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A5C0EA"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5D1273">
        <w:rPr>
          <w:b/>
          <w:sz w:val="24"/>
          <w:szCs w:val="24"/>
        </w:rPr>
        <w:t>9</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F47A7D">
        <w:rPr>
          <w:b/>
          <w:bCs/>
          <w:i/>
          <w:iCs/>
          <w:sz w:val="28"/>
          <w:szCs w:val="28"/>
        </w:rPr>
        <w:t>00386</w:t>
      </w:r>
    </w:p>
    <w:p w14:paraId="7CB45193" w14:textId="47B434FD" w:rsidR="001E41F3" w:rsidRPr="00ED787B" w:rsidRDefault="005D1273" w:rsidP="005E2C44">
      <w:pPr>
        <w:pStyle w:val="CRCoverPage"/>
        <w:outlineLvl w:val="0"/>
        <w:rPr>
          <w:b/>
          <w:bCs/>
          <w:noProof/>
          <w:sz w:val="24"/>
          <w:szCs w:val="24"/>
        </w:rPr>
      </w:pPr>
      <w:r>
        <w:rPr>
          <w:b/>
          <w:bCs/>
          <w:noProof/>
          <w:sz w:val="24"/>
          <w:szCs w:val="24"/>
        </w:rPr>
        <w:t>Athens, Greece</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7</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1</w:t>
      </w:r>
      <w:r>
        <w:rPr>
          <w:b/>
          <w:bCs/>
          <w:sz w:val="24"/>
          <w:szCs w:val="24"/>
          <w:vertAlign w:val="superscript"/>
        </w:rPr>
        <w:t>st</w:t>
      </w:r>
      <w:r w:rsidR="00ED787B" w:rsidRPr="00ED787B">
        <w:rPr>
          <w:b/>
          <w:bCs/>
          <w:sz w:val="24"/>
          <w:szCs w:val="24"/>
        </w:rPr>
        <w:t xml:space="preserve"> </w:t>
      </w:r>
      <w:r>
        <w:rPr>
          <w:b/>
          <w:bCs/>
          <w:sz w:val="24"/>
          <w:szCs w:val="24"/>
        </w:rPr>
        <w:t>February</w:t>
      </w:r>
      <w:r w:rsidR="00ED787B" w:rsidRPr="00ED787B">
        <w:rPr>
          <w:b/>
          <w:bCs/>
          <w:sz w:val="24"/>
          <w:szCs w:val="24"/>
        </w:rPr>
        <w:t xml:space="preserve"> 202</w:t>
      </w:r>
      <w:r>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CA865" w:rsidR="001E41F3" w:rsidRPr="00ED787B" w:rsidRDefault="00ED787B" w:rsidP="00E13F3D">
            <w:pPr>
              <w:pStyle w:val="CRCoverPage"/>
              <w:spacing w:after="0"/>
              <w:jc w:val="right"/>
              <w:rPr>
                <w:b/>
                <w:bCs/>
                <w:noProof/>
                <w:sz w:val="28"/>
                <w:szCs w:val="28"/>
              </w:rPr>
            </w:pPr>
            <w:r w:rsidRPr="00ED787B">
              <w:rPr>
                <w:b/>
                <w:bCs/>
                <w:sz w:val="28"/>
                <w:szCs w:val="28"/>
              </w:rPr>
              <w:t>38.3</w:t>
            </w:r>
            <w:r w:rsidR="00E27C5E">
              <w:rPr>
                <w:b/>
                <w:bCs/>
                <w:sz w:val="28"/>
                <w:szCs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16B81" w:rsidR="001E41F3" w:rsidRPr="00ED787B" w:rsidRDefault="00B97774" w:rsidP="00547111">
            <w:pPr>
              <w:pStyle w:val="CRCoverPage"/>
              <w:spacing w:after="0"/>
              <w:rPr>
                <w:b/>
                <w:bCs/>
                <w:noProof/>
                <w:sz w:val="28"/>
                <w:szCs w:val="28"/>
              </w:rPr>
            </w:pPr>
            <w:r>
              <w:rPr>
                <w:b/>
                <w:bCs/>
                <w:sz w:val="28"/>
                <w:szCs w:val="28"/>
              </w:rPr>
              <w:t xml:space="preserve"> </w:t>
            </w:r>
            <w:r w:rsidR="00F47A7D">
              <w:rPr>
                <w:b/>
                <w:bCs/>
                <w:sz w:val="28"/>
                <w:szCs w:val="28"/>
              </w:rPr>
              <w:t>0960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345A3" w:rsidR="001E41F3" w:rsidRPr="00ED787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CB247"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5D1273">
              <w:rPr>
                <w:b/>
                <w:bCs/>
                <w:sz w:val="28"/>
                <w:szCs w:val="28"/>
              </w:rPr>
              <w:t>4</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69B28" w:rsidR="001E41F3" w:rsidRDefault="00CF50EE">
            <w:pPr>
              <w:pStyle w:val="CRCoverPage"/>
              <w:spacing w:after="0"/>
              <w:ind w:left="100"/>
              <w:rPr>
                <w:noProof/>
              </w:rPr>
            </w:pPr>
            <w:bookmarkStart w:id="1" w:name="_Hlk181634612"/>
            <w:r>
              <w:t>Clean-up</w:t>
            </w:r>
            <w:r w:rsidR="007812FB">
              <w:t xml:space="preserve"> c</w:t>
            </w:r>
            <w:r w:rsidR="00AE1A12">
              <w:t xml:space="preserve">orrections on </w:t>
            </w:r>
            <w:r w:rsidR="007812FB">
              <w:t xml:space="preserve">stage 2 description </w:t>
            </w:r>
            <w:r w:rsidR="00CB7439">
              <w:t>of</w:t>
            </w:r>
            <w:r w:rsidR="007812FB">
              <w:t xml:space="preserve"> QMC</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BBCF0D"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758" w:rsidR="001E41F3" w:rsidRDefault="00771BDE">
            <w:pPr>
              <w:pStyle w:val="CRCoverPage"/>
              <w:spacing w:after="0"/>
              <w:ind w:left="100"/>
              <w:rPr>
                <w:noProof/>
              </w:rPr>
            </w:pPr>
            <w:proofErr w:type="spellStart"/>
            <w:r w:rsidRPr="00771BDE">
              <w:t>NR_QoE_enh</w:t>
            </w:r>
            <w:proofErr w:type="spellEnd"/>
            <w:r w:rsidRPr="00771B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8F3E5" w:rsidR="001E41F3" w:rsidRDefault="00ED787B">
            <w:pPr>
              <w:pStyle w:val="CRCoverPage"/>
              <w:spacing w:after="0"/>
              <w:ind w:left="100"/>
              <w:rPr>
                <w:noProof/>
              </w:rPr>
            </w:pPr>
            <w:r w:rsidRPr="001369ED">
              <w:t>202</w:t>
            </w:r>
            <w:r w:rsidR="005D1273">
              <w:t>5</w:t>
            </w:r>
            <w:r w:rsidRPr="001369ED">
              <w:t>-</w:t>
            </w:r>
            <w:r w:rsidR="005D1273">
              <w:t>0</w:t>
            </w:r>
            <w:r w:rsidR="00CF50EE">
              <w:t>2</w:t>
            </w:r>
            <w:r w:rsidR="00FC5DED" w:rsidRPr="001369ED">
              <w:t>-</w:t>
            </w:r>
            <w:r w:rsidR="00CF50E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t>Rel-1</w:t>
            </w:r>
            <w:r w:rsidR="005D12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EDB59" w14:textId="57A55569" w:rsidR="00E1773C" w:rsidRPr="00A40300" w:rsidRDefault="006A78C2" w:rsidP="00A40300">
            <w:pPr>
              <w:pStyle w:val="CRCoverPage"/>
              <w:numPr>
                <w:ilvl w:val="0"/>
                <w:numId w:val="4"/>
              </w:numPr>
              <w:spacing w:after="0"/>
              <w:rPr>
                <w:rFonts w:cs="Arial"/>
                <w:szCs w:val="18"/>
                <w:lang w:eastAsia="zh-CN"/>
              </w:rPr>
            </w:pPr>
            <w:r>
              <w:rPr>
                <w:rFonts w:cs="Arial"/>
                <w:szCs w:val="18"/>
                <w:lang w:eastAsia="zh-CN"/>
              </w:rPr>
              <w:t xml:space="preserve">With regards to the description on </w:t>
            </w:r>
            <w:proofErr w:type="spellStart"/>
            <w:r w:rsidRPr="006A78C2">
              <w:rPr>
                <w:rFonts w:cs="Arial"/>
                <w:szCs w:val="18"/>
                <w:lang w:eastAsia="zh-CN"/>
              </w:rPr>
              <w:t>QoE</w:t>
            </w:r>
            <w:proofErr w:type="spellEnd"/>
            <w:r w:rsidRPr="006A78C2">
              <w:rPr>
                <w:rFonts w:cs="Arial"/>
                <w:szCs w:val="18"/>
                <w:lang w:eastAsia="zh-CN"/>
              </w:rPr>
              <w:t xml:space="preserve"> Measurement Continuity for Mobility</w:t>
            </w:r>
            <w:r>
              <w:rPr>
                <w:rFonts w:cs="Arial"/>
                <w:szCs w:val="18"/>
                <w:lang w:eastAsia="zh-CN"/>
              </w:rPr>
              <w:t xml:space="preserve"> in subclause 21.3 the following issues </w:t>
            </w:r>
            <w:r w:rsidR="00E1773C">
              <w:rPr>
                <w:rFonts w:cs="Arial"/>
                <w:szCs w:val="18"/>
                <w:lang w:eastAsia="zh-CN"/>
              </w:rPr>
              <w:t>should be fixed:</w:t>
            </w:r>
          </w:p>
          <w:p w14:paraId="3F96A213" w14:textId="60196B01" w:rsidR="0039717F" w:rsidRPr="00A40300" w:rsidRDefault="00474E7D" w:rsidP="00A40300">
            <w:pPr>
              <w:pStyle w:val="CRCoverPage"/>
              <w:numPr>
                <w:ilvl w:val="0"/>
                <w:numId w:val="5"/>
              </w:numPr>
              <w:spacing w:after="0"/>
              <w:rPr>
                <w:rFonts w:cs="Arial"/>
                <w:szCs w:val="18"/>
                <w:lang w:eastAsia="zh-CN"/>
              </w:rPr>
            </w:pPr>
            <w:r>
              <w:rPr>
                <w:rFonts w:cs="Arial"/>
                <w:szCs w:val="18"/>
                <w:lang w:eastAsia="zh-CN"/>
              </w:rPr>
              <w:t xml:space="preserve">For intra-5GC handover </w:t>
            </w:r>
            <w:r w:rsidR="0039717F" w:rsidRPr="0039717F">
              <w:rPr>
                <w:rFonts w:cs="Arial"/>
                <w:szCs w:val="18"/>
                <w:lang w:eastAsia="zh-CN"/>
              </w:rPr>
              <w:t xml:space="preserve">from a source </w:t>
            </w:r>
            <w:proofErr w:type="spellStart"/>
            <w:r w:rsidR="0039717F" w:rsidRPr="0039717F">
              <w:rPr>
                <w:rFonts w:cs="Arial"/>
                <w:szCs w:val="18"/>
                <w:lang w:eastAsia="zh-CN"/>
              </w:rPr>
              <w:t>gNB</w:t>
            </w:r>
            <w:proofErr w:type="spellEnd"/>
            <w:r w:rsidR="0039717F" w:rsidRPr="0039717F">
              <w:rPr>
                <w:rFonts w:cs="Arial"/>
                <w:szCs w:val="18"/>
                <w:lang w:eastAsia="zh-CN"/>
              </w:rPr>
              <w:t xml:space="preserve"> to a target ng-</w:t>
            </w:r>
            <w:proofErr w:type="spellStart"/>
            <w:r w:rsidR="0039717F" w:rsidRPr="0039717F">
              <w:rPr>
                <w:rFonts w:cs="Arial"/>
                <w:szCs w:val="18"/>
                <w:lang w:eastAsia="zh-CN"/>
              </w:rPr>
              <w:t>eNB</w:t>
            </w:r>
            <w:proofErr w:type="spellEnd"/>
            <w:r w:rsidR="0039717F" w:rsidRPr="0039717F">
              <w:rPr>
                <w:rFonts w:cs="Arial"/>
                <w:szCs w:val="18"/>
                <w:lang w:eastAsia="zh-CN"/>
              </w:rPr>
              <w:t xml:space="preserve"> </w:t>
            </w:r>
            <w:r w:rsidR="0029100B">
              <w:rPr>
                <w:rFonts w:cs="Arial"/>
                <w:szCs w:val="18"/>
                <w:lang w:eastAsia="zh-CN"/>
              </w:rPr>
              <w:t xml:space="preserve">there are two </w:t>
            </w:r>
            <w:r w:rsidR="004B65F0">
              <w:rPr>
                <w:rFonts w:cs="Arial"/>
                <w:szCs w:val="18"/>
                <w:lang w:eastAsia="zh-CN"/>
              </w:rPr>
              <w:t xml:space="preserve">separate </w:t>
            </w:r>
            <w:r w:rsidR="0029100B">
              <w:rPr>
                <w:rFonts w:cs="Arial"/>
                <w:szCs w:val="18"/>
                <w:lang w:eastAsia="zh-CN"/>
              </w:rPr>
              <w:t xml:space="preserve">paragraphs </w:t>
            </w:r>
            <w:r w:rsidR="004B65F0">
              <w:rPr>
                <w:rFonts w:cs="Arial"/>
                <w:szCs w:val="18"/>
                <w:lang w:eastAsia="zh-CN"/>
              </w:rPr>
              <w:t>describing the behaviour</w:t>
            </w:r>
            <w:r w:rsidR="00850FFD">
              <w:rPr>
                <w:rFonts w:cs="Arial"/>
                <w:szCs w:val="18"/>
                <w:lang w:eastAsia="zh-CN"/>
              </w:rPr>
              <w:t xml:space="preserve">: one from network side and one from UE side. </w:t>
            </w:r>
            <w:r w:rsidR="006C7CC4">
              <w:rPr>
                <w:rFonts w:cs="Arial"/>
                <w:szCs w:val="18"/>
                <w:lang w:eastAsia="zh-CN"/>
              </w:rPr>
              <w:t xml:space="preserve">For consistency reasons both </w:t>
            </w:r>
            <w:r w:rsidR="00A644C5">
              <w:rPr>
                <w:rFonts w:cs="Arial"/>
                <w:szCs w:val="18"/>
                <w:lang w:eastAsia="zh-CN"/>
              </w:rPr>
              <w:t>paragraphs should be better merged.</w:t>
            </w:r>
          </w:p>
          <w:p w14:paraId="128FAE54" w14:textId="1CEA6F88" w:rsidR="008B4C88" w:rsidRDefault="0039717F" w:rsidP="00A40300">
            <w:pPr>
              <w:pStyle w:val="CRCoverPage"/>
              <w:numPr>
                <w:ilvl w:val="0"/>
                <w:numId w:val="5"/>
              </w:numPr>
              <w:spacing w:after="0"/>
              <w:rPr>
                <w:rFonts w:cs="Arial"/>
                <w:szCs w:val="18"/>
                <w:lang w:eastAsia="zh-CN"/>
              </w:rPr>
            </w:pPr>
            <w:r w:rsidRPr="0039717F">
              <w:rPr>
                <w:rFonts w:cs="Arial"/>
                <w:szCs w:val="18"/>
                <w:lang w:eastAsia="zh-CN"/>
              </w:rPr>
              <w:t>For intra-5GC handover from a source ng-</w:t>
            </w:r>
            <w:proofErr w:type="spellStart"/>
            <w:r w:rsidRPr="0039717F">
              <w:rPr>
                <w:rFonts w:cs="Arial"/>
                <w:szCs w:val="18"/>
                <w:lang w:eastAsia="zh-CN"/>
              </w:rPr>
              <w:t>eNB</w:t>
            </w:r>
            <w:proofErr w:type="spellEnd"/>
            <w:r w:rsidRPr="0039717F">
              <w:rPr>
                <w:rFonts w:cs="Arial"/>
                <w:szCs w:val="18"/>
                <w:lang w:eastAsia="zh-CN"/>
              </w:rPr>
              <w:t xml:space="preserve"> to a target </w:t>
            </w:r>
            <w:proofErr w:type="spellStart"/>
            <w:r w:rsidRPr="0039717F">
              <w:rPr>
                <w:rFonts w:cs="Arial"/>
                <w:szCs w:val="18"/>
                <w:lang w:eastAsia="zh-CN"/>
              </w:rPr>
              <w:t>gNB</w:t>
            </w:r>
            <w:proofErr w:type="spellEnd"/>
            <w:r>
              <w:rPr>
                <w:rFonts w:cs="Arial"/>
                <w:szCs w:val="18"/>
                <w:lang w:eastAsia="zh-CN"/>
              </w:rPr>
              <w:t xml:space="preserve"> </w:t>
            </w:r>
            <w:r w:rsidR="001E3C0D">
              <w:rPr>
                <w:rFonts w:cs="Arial"/>
                <w:szCs w:val="18"/>
                <w:lang w:eastAsia="zh-CN"/>
              </w:rPr>
              <w:t xml:space="preserve">it has been specified that the UE releases all LTE </w:t>
            </w:r>
            <w:proofErr w:type="spellStart"/>
            <w:r w:rsidR="001E3C0D">
              <w:rPr>
                <w:rFonts w:cs="Arial"/>
                <w:szCs w:val="18"/>
                <w:lang w:eastAsia="zh-CN"/>
              </w:rPr>
              <w:t>QoE</w:t>
            </w:r>
            <w:proofErr w:type="spellEnd"/>
            <w:r w:rsidR="001E3C0D">
              <w:rPr>
                <w:rFonts w:cs="Arial"/>
                <w:szCs w:val="18"/>
                <w:lang w:eastAsia="zh-CN"/>
              </w:rPr>
              <w:t xml:space="preserve"> configurations </w:t>
            </w:r>
            <w:r w:rsidR="00873027">
              <w:rPr>
                <w:rFonts w:cs="Arial"/>
                <w:szCs w:val="18"/>
                <w:lang w:eastAsia="zh-CN"/>
              </w:rPr>
              <w:t xml:space="preserve">and it </w:t>
            </w:r>
            <w:r w:rsidR="00873027" w:rsidRPr="00873027">
              <w:rPr>
                <w:rFonts w:cs="Arial"/>
                <w:szCs w:val="18"/>
                <w:lang w:eastAsia="zh-CN"/>
              </w:rPr>
              <w:t xml:space="preserve">applies the NR </w:t>
            </w:r>
            <w:proofErr w:type="spellStart"/>
            <w:r w:rsidR="00873027" w:rsidRPr="00873027">
              <w:rPr>
                <w:rFonts w:cs="Arial"/>
                <w:szCs w:val="18"/>
                <w:lang w:eastAsia="zh-CN"/>
              </w:rPr>
              <w:t>QoE</w:t>
            </w:r>
            <w:proofErr w:type="spellEnd"/>
            <w:r w:rsidR="00873027" w:rsidRPr="00873027">
              <w:rPr>
                <w:rFonts w:cs="Arial"/>
                <w:szCs w:val="18"/>
                <w:lang w:eastAsia="zh-CN"/>
              </w:rPr>
              <w:t xml:space="preserve"> configuration(s), if received from the target</w:t>
            </w:r>
            <w:r w:rsidR="00873027">
              <w:rPr>
                <w:rFonts w:cs="Arial"/>
                <w:szCs w:val="18"/>
                <w:lang w:eastAsia="zh-CN"/>
              </w:rPr>
              <w:t xml:space="preserve"> RAT. However, in LTE only a single </w:t>
            </w:r>
            <w:proofErr w:type="spellStart"/>
            <w:r w:rsidR="00845D07">
              <w:rPr>
                <w:rFonts w:cs="Arial"/>
                <w:szCs w:val="18"/>
                <w:lang w:eastAsia="zh-CN"/>
              </w:rPr>
              <w:t>QoE</w:t>
            </w:r>
            <w:proofErr w:type="spellEnd"/>
            <w:r w:rsidR="00845D07">
              <w:rPr>
                <w:rFonts w:cs="Arial"/>
                <w:szCs w:val="18"/>
                <w:lang w:eastAsia="zh-CN"/>
              </w:rPr>
              <w:t xml:space="preserve"> configuration can be setup</w:t>
            </w:r>
            <w:r w:rsidR="007865BC">
              <w:rPr>
                <w:rFonts w:cs="Arial"/>
                <w:szCs w:val="18"/>
                <w:lang w:eastAsia="zh-CN"/>
              </w:rPr>
              <w:t xml:space="preserve"> at a time</w:t>
            </w:r>
            <w:r w:rsidR="00845D07">
              <w:rPr>
                <w:rFonts w:cs="Arial"/>
                <w:szCs w:val="18"/>
                <w:lang w:eastAsia="zh-CN"/>
              </w:rPr>
              <w:t xml:space="preserve">. Furthermore, </w:t>
            </w:r>
            <w:r w:rsidR="008D55EA">
              <w:rPr>
                <w:rFonts w:cs="Arial"/>
                <w:szCs w:val="18"/>
                <w:lang w:eastAsia="zh-CN"/>
              </w:rPr>
              <w:t>f</w:t>
            </w:r>
            <w:r w:rsidR="008D55EA" w:rsidRPr="008D55EA">
              <w:rPr>
                <w:rFonts w:cs="Arial"/>
                <w:szCs w:val="18"/>
                <w:lang w:eastAsia="zh-CN"/>
              </w:rPr>
              <w:t xml:space="preserve">or consistency reasons </w:t>
            </w:r>
            <w:r w:rsidR="00845D07">
              <w:rPr>
                <w:rFonts w:cs="Arial"/>
                <w:szCs w:val="18"/>
                <w:lang w:eastAsia="zh-CN"/>
              </w:rPr>
              <w:t>the term “RAT” should be better replaced by “</w:t>
            </w:r>
            <w:proofErr w:type="spellStart"/>
            <w:r w:rsidR="00845D07">
              <w:rPr>
                <w:rFonts w:cs="Arial"/>
                <w:szCs w:val="18"/>
                <w:lang w:eastAsia="zh-CN"/>
              </w:rPr>
              <w:t>gNB</w:t>
            </w:r>
            <w:proofErr w:type="spellEnd"/>
            <w:r w:rsidR="00845D07">
              <w:rPr>
                <w:rFonts w:cs="Arial"/>
                <w:szCs w:val="18"/>
                <w:lang w:eastAsia="zh-CN"/>
              </w:rPr>
              <w:t>”.</w:t>
            </w:r>
          </w:p>
          <w:p w14:paraId="1C87E8C4" w14:textId="2F11ABF9" w:rsidR="00192915" w:rsidRDefault="008B4C88" w:rsidP="00A40300">
            <w:pPr>
              <w:pStyle w:val="CRCoverPage"/>
              <w:numPr>
                <w:ilvl w:val="0"/>
                <w:numId w:val="5"/>
              </w:numPr>
              <w:spacing w:after="0"/>
              <w:rPr>
                <w:rFonts w:cs="Arial"/>
                <w:szCs w:val="18"/>
                <w:lang w:eastAsia="zh-CN"/>
              </w:rPr>
            </w:pPr>
            <w:r w:rsidRPr="008B4C88">
              <w:rPr>
                <w:rFonts w:cs="Arial"/>
                <w:szCs w:val="18"/>
                <w:lang w:eastAsia="zh-CN"/>
              </w:rPr>
              <w:t>For</w:t>
            </w:r>
            <w:r>
              <w:rPr>
                <w:rFonts w:cs="Arial"/>
                <w:szCs w:val="18"/>
                <w:lang w:eastAsia="zh-CN"/>
              </w:rPr>
              <w:t xml:space="preserve"> intra-system</w:t>
            </w:r>
            <w:r w:rsidRPr="008B4C88">
              <w:rPr>
                <w:rFonts w:cs="Arial"/>
                <w:szCs w:val="18"/>
                <w:lang w:eastAsia="zh-CN"/>
              </w:rPr>
              <w:t xml:space="preserve"> intra</w:t>
            </w:r>
            <w:r>
              <w:rPr>
                <w:rFonts w:cs="Arial"/>
                <w:szCs w:val="18"/>
                <w:lang w:eastAsia="zh-CN"/>
              </w:rPr>
              <w:t>-RAT</w:t>
            </w:r>
            <w:r w:rsidRPr="008B4C88">
              <w:rPr>
                <w:rFonts w:cs="Arial"/>
                <w:szCs w:val="18"/>
                <w:lang w:eastAsia="zh-CN"/>
              </w:rPr>
              <w:t xml:space="preserve"> handover</w:t>
            </w:r>
            <w:r>
              <w:rPr>
                <w:rFonts w:cs="Arial"/>
                <w:szCs w:val="18"/>
                <w:lang w:eastAsia="zh-CN"/>
              </w:rPr>
              <w:t xml:space="preserve"> the </w:t>
            </w:r>
            <w:r w:rsidR="00591C4A">
              <w:rPr>
                <w:rFonts w:cs="Arial"/>
                <w:szCs w:val="18"/>
                <w:lang w:eastAsia="zh-CN"/>
              </w:rPr>
              <w:t xml:space="preserve">term </w:t>
            </w:r>
            <w:r>
              <w:rPr>
                <w:rFonts w:cs="Arial"/>
                <w:szCs w:val="18"/>
                <w:lang w:eastAsia="zh-CN"/>
              </w:rPr>
              <w:t>“</w:t>
            </w:r>
            <w:proofErr w:type="spellStart"/>
            <w:r>
              <w:rPr>
                <w:rFonts w:cs="Arial"/>
                <w:szCs w:val="18"/>
                <w:lang w:eastAsia="zh-CN"/>
              </w:rPr>
              <w:t>gNB</w:t>
            </w:r>
            <w:proofErr w:type="spellEnd"/>
            <w:r>
              <w:rPr>
                <w:rFonts w:cs="Arial"/>
                <w:szCs w:val="18"/>
                <w:lang w:eastAsia="zh-CN"/>
              </w:rPr>
              <w:t>” is missing in the term “target”.</w:t>
            </w:r>
          </w:p>
          <w:p w14:paraId="0E352A15" w14:textId="77777777" w:rsidR="00192915" w:rsidRDefault="00192915" w:rsidP="00AE1A12">
            <w:pPr>
              <w:pStyle w:val="CRCoverPage"/>
              <w:spacing w:after="0"/>
              <w:ind w:left="100"/>
              <w:rPr>
                <w:rFonts w:cs="Arial"/>
                <w:szCs w:val="18"/>
                <w:lang w:eastAsia="zh-CN"/>
              </w:rPr>
            </w:pPr>
          </w:p>
          <w:p w14:paraId="00D44E5E" w14:textId="738211AD" w:rsidR="003D6390" w:rsidRDefault="003D6390" w:rsidP="00F47403">
            <w:pPr>
              <w:pStyle w:val="CRCoverPage"/>
              <w:numPr>
                <w:ilvl w:val="0"/>
                <w:numId w:val="4"/>
              </w:numPr>
              <w:spacing w:after="0"/>
              <w:rPr>
                <w:rFonts w:cs="Arial"/>
                <w:szCs w:val="18"/>
                <w:lang w:eastAsia="zh-CN"/>
              </w:rPr>
            </w:pPr>
            <w:r>
              <w:rPr>
                <w:rFonts w:cs="Arial"/>
                <w:szCs w:val="18"/>
                <w:lang w:eastAsia="zh-CN"/>
              </w:rPr>
              <w:t>Editorial issues can be fixed</w:t>
            </w:r>
            <w:r w:rsidR="00014CEC">
              <w:rPr>
                <w:rFonts w:cs="Arial"/>
                <w:szCs w:val="18"/>
                <w:lang w:eastAsia="zh-CN"/>
              </w:rPr>
              <w:t xml:space="preserve"> (missing/redundant space,</w:t>
            </w:r>
            <w:r w:rsidR="00E1773C">
              <w:rPr>
                <w:rFonts w:cs="Arial"/>
                <w:szCs w:val="18"/>
                <w:lang w:eastAsia="zh-CN"/>
              </w:rPr>
              <w:t xml:space="preserve"> </w:t>
            </w:r>
            <w:r w:rsidR="00D57365">
              <w:rPr>
                <w:rFonts w:cs="Arial"/>
                <w:szCs w:val="18"/>
                <w:lang w:eastAsia="zh-CN"/>
              </w:rPr>
              <w:t xml:space="preserve">“Application” should </w:t>
            </w:r>
            <w:r w:rsidR="003A1322">
              <w:rPr>
                <w:rFonts w:cs="Arial"/>
                <w:szCs w:val="18"/>
                <w:lang w:eastAsia="zh-CN"/>
              </w:rPr>
              <w:t>start with</w:t>
            </w:r>
            <w:r w:rsidR="00D57365">
              <w:rPr>
                <w:rFonts w:cs="Arial"/>
                <w:szCs w:val="18"/>
                <w:lang w:eastAsia="zh-CN"/>
              </w:rPr>
              <w:t xml:space="preserve"> lowercase letter </w:t>
            </w:r>
            <w:r w:rsidR="00192915">
              <w:rPr>
                <w:rFonts w:cs="Arial"/>
                <w:szCs w:val="18"/>
                <w:lang w:eastAsia="zh-CN"/>
              </w:rPr>
              <w:t>etc.).</w:t>
            </w:r>
          </w:p>
          <w:p w14:paraId="708AA7DE" w14:textId="72AD385A" w:rsidR="00662525" w:rsidRPr="00AD192D" w:rsidRDefault="00662525" w:rsidP="00AE1A12">
            <w:pPr>
              <w:pStyle w:val="CRCoverPage"/>
              <w:spacing w:after="0"/>
              <w:ind w:left="10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F32FC" w14:textId="34093A30" w:rsidR="00591C4A" w:rsidRPr="00A40300" w:rsidRDefault="00591C4A" w:rsidP="00E917E5">
            <w:pPr>
              <w:pStyle w:val="CRCoverPage"/>
              <w:numPr>
                <w:ilvl w:val="0"/>
                <w:numId w:val="6"/>
              </w:numPr>
              <w:spacing w:after="0"/>
              <w:rPr>
                <w:rFonts w:cs="Arial"/>
                <w:szCs w:val="18"/>
                <w:lang w:eastAsia="zh-CN"/>
              </w:rPr>
            </w:pPr>
            <w:r>
              <w:rPr>
                <w:rFonts w:cs="Arial"/>
                <w:szCs w:val="18"/>
                <w:lang w:eastAsia="zh-CN"/>
              </w:rPr>
              <w:t xml:space="preserve">With regards to the description on </w:t>
            </w:r>
            <w:proofErr w:type="spellStart"/>
            <w:r w:rsidRPr="006A78C2">
              <w:rPr>
                <w:rFonts w:cs="Arial"/>
                <w:szCs w:val="18"/>
                <w:lang w:eastAsia="zh-CN"/>
              </w:rPr>
              <w:t>QoE</w:t>
            </w:r>
            <w:proofErr w:type="spellEnd"/>
            <w:r w:rsidRPr="006A78C2">
              <w:rPr>
                <w:rFonts w:cs="Arial"/>
                <w:szCs w:val="18"/>
                <w:lang w:eastAsia="zh-CN"/>
              </w:rPr>
              <w:t xml:space="preserve"> Measurement Continuity for Mobility</w:t>
            </w:r>
            <w:r>
              <w:rPr>
                <w:rFonts w:cs="Arial"/>
                <w:szCs w:val="18"/>
                <w:lang w:eastAsia="zh-CN"/>
              </w:rPr>
              <w:t xml:space="preserve"> in subclause 21.3 the following issues </w:t>
            </w:r>
            <w:r w:rsidR="00226014">
              <w:rPr>
                <w:rFonts w:cs="Arial"/>
                <w:szCs w:val="18"/>
                <w:lang w:eastAsia="zh-CN"/>
              </w:rPr>
              <w:t>have been</w:t>
            </w:r>
            <w:r>
              <w:rPr>
                <w:rFonts w:cs="Arial"/>
                <w:szCs w:val="18"/>
                <w:lang w:eastAsia="zh-CN"/>
              </w:rPr>
              <w:t xml:space="preserve"> fixed:</w:t>
            </w:r>
          </w:p>
          <w:p w14:paraId="7AD3A344" w14:textId="35AAEE4B" w:rsidR="00591C4A" w:rsidRPr="00A40300" w:rsidRDefault="00591C4A" w:rsidP="00591C4A">
            <w:pPr>
              <w:pStyle w:val="CRCoverPage"/>
              <w:numPr>
                <w:ilvl w:val="0"/>
                <w:numId w:val="5"/>
              </w:numPr>
              <w:spacing w:after="0"/>
              <w:rPr>
                <w:rFonts w:cs="Arial"/>
                <w:szCs w:val="18"/>
                <w:lang w:eastAsia="zh-CN"/>
              </w:rPr>
            </w:pPr>
            <w:r>
              <w:rPr>
                <w:rFonts w:cs="Arial"/>
                <w:szCs w:val="18"/>
                <w:lang w:eastAsia="zh-CN"/>
              </w:rPr>
              <w:t xml:space="preserve">For intra-5GC handover </w:t>
            </w:r>
            <w:r w:rsidRPr="0039717F">
              <w:rPr>
                <w:rFonts w:cs="Arial"/>
                <w:szCs w:val="18"/>
                <w:lang w:eastAsia="zh-CN"/>
              </w:rPr>
              <w:t xml:space="preserve">from a source </w:t>
            </w:r>
            <w:proofErr w:type="spellStart"/>
            <w:r w:rsidRPr="0039717F">
              <w:rPr>
                <w:rFonts w:cs="Arial"/>
                <w:szCs w:val="18"/>
                <w:lang w:eastAsia="zh-CN"/>
              </w:rPr>
              <w:t>gNB</w:t>
            </w:r>
            <w:proofErr w:type="spellEnd"/>
            <w:r w:rsidRPr="0039717F">
              <w:rPr>
                <w:rFonts w:cs="Arial"/>
                <w:szCs w:val="18"/>
                <w:lang w:eastAsia="zh-CN"/>
              </w:rPr>
              <w:t xml:space="preserve"> to a target ng-</w:t>
            </w:r>
            <w:proofErr w:type="spellStart"/>
            <w:r w:rsidRPr="0039717F">
              <w:rPr>
                <w:rFonts w:cs="Arial"/>
                <w:szCs w:val="18"/>
                <w:lang w:eastAsia="zh-CN"/>
              </w:rPr>
              <w:t>eNB</w:t>
            </w:r>
            <w:proofErr w:type="spellEnd"/>
            <w:r w:rsidRPr="0039717F">
              <w:rPr>
                <w:rFonts w:cs="Arial"/>
                <w:szCs w:val="18"/>
                <w:lang w:eastAsia="zh-CN"/>
              </w:rPr>
              <w:t xml:space="preserve"> </w:t>
            </w:r>
            <w:r w:rsidR="00226014">
              <w:rPr>
                <w:rFonts w:cs="Arial"/>
                <w:szCs w:val="18"/>
                <w:lang w:eastAsia="zh-CN"/>
              </w:rPr>
              <w:t xml:space="preserve">the </w:t>
            </w:r>
            <w:r>
              <w:rPr>
                <w:rFonts w:cs="Arial"/>
                <w:szCs w:val="18"/>
                <w:lang w:eastAsia="zh-CN"/>
              </w:rPr>
              <w:t>two separate paragraphs describing the behaviour</w:t>
            </w:r>
            <w:r w:rsidR="00226014">
              <w:rPr>
                <w:rFonts w:cs="Arial"/>
                <w:szCs w:val="18"/>
                <w:lang w:eastAsia="zh-CN"/>
              </w:rPr>
              <w:t xml:space="preserve"> have been</w:t>
            </w:r>
            <w:r>
              <w:rPr>
                <w:rFonts w:cs="Arial"/>
                <w:szCs w:val="18"/>
                <w:lang w:eastAsia="zh-CN"/>
              </w:rPr>
              <w:t xml:space="preserve"> merged.</w:t>
            </w:r>
          </w:p>
          <w:p w14:paraId="242B70F9" w14:textId="6B047A60" w:rsidR="00591C4A" w:rsidRDefault="00591C4A" w:rsidP="00591C4A">
            <w:pPr>
              <w:pStyle w:val="CRCoverPage"/>
              <w:numPr>
                <w:ilvl w:val="0"/>
                <w:numId w:val="5"/>
              </w:numPr>
              <w:spacing w:after="0"/>
              <w:rPr>
                <w:rFonts w:cs="Arial"/>
                <w:szCs w:val="18"/>
                <w:lang w:eastAsia="zh-CN"/>
              </w:rPr>
            </w:pPr>
            <w:r w:rsidRPr="0039717F">
              <w:rPr>
                <w:rFonts w:cs="Arial"/>
                <w:szCs w:val="18"/>
                <w:lang w:eastAsia="zh-CN"/>
              </w:rPr>
              <w:t>For intra-5GC handover from a source ng-</w:t>
            </w:r>
            <w:proofErr w:type="spellStart"/>
            <w:r w:rsidRPr="0039717F">
              <w:rPr>
                <w:rFonts w:cs="Arial"/>
                <w:szCs w:val="18"/>
                <w:lang w:eastAsia="zh-CN"/>
              </w:rPr>
              <w:t>eNB</w:t>
            </w:r>
            <w:proofErr w:type="spellEnd"/>
            <w:r w:rsidRPr="0039717F">
              <w:rPr>
                <w:rFonts w:cs="Arial"/>
                <w:szCs w:val="18"/>
                <w:lang w:eastAsia="zh-CN"/>
              </w:rPr>
              <w:t xml:space="preserve"> to a target </w:t>
            </w:r>
            <w:proofErr w:type="spellStart"/>
            <w:r w:rsidRPr="0039717F">
              <w:rPr>
                <w:rFonts w:cs="Arial"/>
                <w:szCs w:val="18"/>
                <w:lang w:eastAsia="zh-CN"/>
              </w:rPr>
              <w:t>gNB</w:t>
            </w:r>
            <w:proofErr w:type="spellEnd"/>
            <w:r>
              <w:rPr>
                <w:rFonts w:cs="Arial"/>
                <w:szCs w:val="18"/>
                <w:lang w:eastAsia="zh-CN"/>
              </w:rPr>
              <w:t xml:space="preserve"> it has been </w:t>
            </w:r>
            <w:r w:rsidR="004853CE">
              <w:rPr>
                <w:rFonts w:cs="Arial"/>
                <w:szCs w:val="18"/>
                <w:lang w:eastAsia="zh-CN"/>
              </w:rPr>
              <w:t>clarified</w:t>
            </w:r>
            <w:r>
              <w:rPr>
                <w:rFonts w:cs="Arial"/>
                <w:szCs w:val="18"/>
                <w:lang w:eastAsia="zh-CN"/>
              </w:rPr>
              <w:t xml:space="preserve"> that the UE releases </w:t>
            </w:r>
            <w:r w:rsidR="004853CE">
              <w:rPr>
                <w:rFonts w:cs="Arial"/>
                <w:szCs w:val="18"/>
                <w:lang w:eastAsia="zh-CN"/>
              </w:rPr>
              <w:t xml:space="preserve">the </w:t>
            </w:r>
            <w:r>
              <w:rPr>
                <w:rFonts w:cs="Arial"/>
                <w:szCs w:val="18"/>
                <w:lang w:eastAsia="zh-CN"/>
              </w:rPr>
              <w:t xml:space="preserve">LTE </w:t>
            </w:r>
            <w:proofErr w:type="spellStart"/>
            <w:r>
              <w:rPr>
                <w:rFonts w:cs="Arial"/>
                <w:szCs w:val="18"/>
                <w:lang w:eastAsia="zh-CN"/>
              </w:rPr>
              <w:t>QoE</w:t>
            </w:r>
            <w:proofErr w:type="spellEnd"/>
            <w:r>
              <w:rPr>
                <w:rFonts w:cs="Arial"/>
                <w:szCs w:val="18"/>
                <w:lang w:eastAsia="zh-CN"/>
              </w:rPr>
              <w:t xml:space="preserve"> configuration and it </w:t>
            </w:r>
            <w:r w:rsidRPr="00873027">
              <w:rPr>
                <w:rFonts w:cs="Arial"/>
                <w:szCs w:val="18"/>
                <w:lang w:eastAsia="zh-CN"/>
              </w:rPr>
              <w:t xml:space="preserve">applies the NR </w:t>
            </w:r>
            <w:proofErr w:type="spellStart"/>
            <w:r w:rsidRPr="00873027">
              <w:rPr>
                <w:rFonts w:cs="Arial"/>
                <w:szCs w:val="18"/>
                <w:lang w:eastAsia="zh-CN"/>
              </w:rPr>
              <w:t>QoE</w:t>
            </w:r>
            <w:proofErr w:type="spellEnd"/>
            <w:r w:rsidRPr="00873027">
              <w:rPr>
                <w:rFonts w:cs="Arial"/>
                <w:szCs w:val="18"/>
                <w:lang w:eastAsia="zh-CN"/>
              </w:rPr>
              <w:t xml:space="preserve"> configuration(s), if received from the target</w:t>
            </w:r>
            <w:r>
              <w:rPr>
                <w:rFonts w:cs="Arial"/>
                <w:szCs w:val="18"/>
                <w:lang w:eastAsia="zh-CN"/>
              </w:rPr>
              <w:t xml:space="preserve"> </w:t>
            </w:r>
            <w:proofErr w:type="spellStart"/>
            <w:r w:rsidR="008606EA">
              <w:rPr>
                <w:rFonts w:cs="Arial"/>
                <w:szCs w:val="18"/>
                <w:lang w:eastAsia="zh-CN"/>
              </w:rPr>
              <w:t>gNB</w:t>
            </w:r>
            <w:proofErr w:type="spellEnd"/>
            <w:r>
              <w:rPr>
                <w:rFonts w:cs="Arial"/>
                <w:szCs w:val="18"/>
                <w:lang w:eastAsia="zh-CN"/>
              </w:rPr>
              <w:t>.</w:t>
            </w:r>
          </w:p>
          <w:p w14:paraId="3199D14E" w14:textId="5D4246EF" w:rsidR="00591C4A" w:rsidRDefault="00591C4A" w:rsidP="00591C4A">
            <w:pPr>
              <w:pStyle w:val="CRCoverPage"/>
              <w:numPr>
                <w:ilvl w:val="0"/>
                <w:numId w:val="5"/>
              </w:numPr>
              <w:spacing w:after="0"/>
              <w:rPr>
                <w:rFonts w:cs="Arial"/>
                <w:szCs w:val="18"/>
                <w:lang w:eastAsia="zh-CN"/>
              </w:rPr>
            </w:pPr>
            <w:r w:rsidRPr="008B4C88">
              <w:rPr>
                <w:rFonts w:cs="Arial"/>
                <w:szCs w:val="18"/>
                <w:lang w:eastAsia="zh-CN"/>
              </w:rPr>
              <w:t>For</w:t>
            </w:r>
            <w:r>
              <w:rPr>
                <w:rFonts w:cs="Arial"/>
                <w:szCs w:val="18"/>
                <w:lang w:eastAsia="zh-CN"/>
              </w:rPr>
              <w:t xml:space="preserve"> intra-system</w:t>
            </w:r>
            <w:r w:rsidRPr="008B4C88">
              <w:rPr>
                <w:rFonts w:cs="Arial"/>
                <w:szCs w:val="18"/>
                <w:lang w:eastAsia="zh-CN"/>
              </w:rPr>
              <w:t xml:space="preserve"> intra</w:t>
            </w:r>
            <w:r>
              <w:rPr>
                <w:rFonts w:cs="Arial"/>
                <w:szCs w:val="18"/>
                <w:lang w:eastAsia="zh-CN"/>
              </w:rPr>
              <w:t>-RAT</w:t>
            </w:r>
            <w:r w:rsidRPr="008B4C88">
              <w:rPr>
                <w:rFonts w:cs="Arial"/>
                <w:szCs w:val="18"/>
                <w:lang w:eastAsia="zh-CN"/>
              </w:rPr>
              <w:t xml:space="preserve"> handover</w:t>
            </w:r>
            <w:r>
              <w:rPr>
                <w:rFonts w:cs="Arial"/>
                <w:szCs w:val="18"/>
                <w:lang w:eastAsia="zh-CN"/>
              </w:rPr>
              <w:t xml:space="preserve"> the</w:t>
            </w:r>
            <w:r w:rsidR="0031025E">
              <w:rPr>
                <w:rFonts w:cs="Arial"/>
                <w:szCs w:val="18"/>
                <w:lang w:eastAsia="zh-CN"/>
              </w:rPr>
              <w:t xml:space="preserve"> missing</w:t>
            </w:r>
            <w:r>
              <w:rPr>
                <w:rFonts w:cs="Arial"/>
                <w:szCs w:val="18"/>
                <w:lang w:eastAsia="zh-CN"/>
              </w:rPr>
              <w:t xml:space="preserve"> term “</w:t>
            </w:r>
            <w:proofErr w:type="spellStart"/>
            <w:r>
              <w:rPr>
                <w:rFonts w:cs="Arial"/>
                <w:szCs w:val="18"/>
                <w:lang w:eastAsia="zh-CN"/>
              </w:rPr>
              <w:t>gNB</w:t>
            </w:r>
            <w:proofErr w:type="spellEnd"/>
            <w:r>
              <w:rPr>
                <w:rFonts w:cs="Arial"/>
                <w:szCs w:val="18"/>
                <w:lang w:eastAsia="zh-CN"/>
              </w:rPr>
              <w:t xml:space="preserve">” </w:t>
            </w:r>
            <w:r w:rsidR="0031025E">
              <w:rPr>
                <w:rFonts w:cs="Arial"/>
                <w:szCs w:val="18"/>
                <w:lang w:eastAsia="zh-CN"/>
              </w:rPr>
              <w:t>has been added to</w:t>
            </w:r>
            <w:r>
              <w:rPr>
                <w:rFonts w:cs="Arial"/>
                <w:szCs w:val="18"/>
                <w:lang w:eastAsia="zh-CN"/>
              </w:rPr>
              <w:t xml:space="preserve"> the term “target”.</w:t>
            </w:r>
          </w:p>
          <w:p w14:paraId="74FF76CC" w14:textId="77777777" w:rsidR="00591C4A" w:rsidRDefault="00591C4A" w:rsidP="00591C4A">
            <w:pPr>
              <w:pStyle w:val="CRCoverPage"/>
              <w:spacing w:after="0"/>
              <w:ind w:left="100"/>
              <w:rPr>
                <w:rFonts w:cs="Arial"/>
                <w:szCs w:val="18"/>
                <w:lang w:eastAsia="zh-CN"/>
              </w:rPr>
            </w:pPr>
          </w:p>
          <w:p w14:paraId="077D6BAB" w14:textId="66BDCF61" w:rsidR="00591C4A" w:rsidRDefault="00591C4A" w:rsidP="00E917E5">
            <w:pPr>
              <w:pStyle w:val="CRCoverPage"/>
              <w:numPr>
                <w:ilvl w:val="0"/>
                <w:numId w:val="6"/>
              </w:numPr>
              <w:spacing w:after="0"/>
              <w:rPr>
                <w:rFonts w:cs="Arial"/>
                <w:szCs w:val="18"/>
                <w:lang w:eastAsia="zh-CN"/>
              </w:rPr>
            </w:pPr>
            <w:r>
              <w:rPr>
                <w:rFonts w:cs="Arial"/>
                <w:szCs w:val="18"/>
                <w:lang w:eastAsia="zh-CN"/>
              </w:rPr>
              <w:t xml:space="preserve">Editorial issues </w:t>
            </w:r>
            <w:r w:rsidR="00E917E5">
              <w:rPr>
                <w:rFonts w:cs="Arial"/>
                <w:szCs w:val="18"/>
                <w:lang w:eastAsia="zh-CN"/>
              </w:rPr>
              <w:t>have been</w:t>
            </w:r>
            <w:r>
              <w:rPr>
                <w:rFonts w:cs="Arial"/>
                <w:szCs w:val="18"/>
                <w:lang w:eastAsia="zh-CN"/>
              </w:rPr>
              <w:t xml:space="preserve"> fixed.</w:t>
            </w:r>
          </w:p>
          <w:p w14:paraId="6BE55AD2" w14:textId="77777777" w:rsidR="005D4016" w:rsidRPr="00591C4A" w:rsidRDefault="005D4016" w:rsidP="00DC06AC">
            <w:pPr>
              <w:pStyle w:val="CRCoverPage"/>
              <w:spacing w:after="0"/>
              <w:ind w:left="100"/>
              <w:rPr>
                <w:rFonts w:cs="Arial"/>
                <w:noProof/>
                <w:lang w:eastAsia="zh-CN"/>
              </w:rPr>
            </w:pPr>
          </w:p>
          <w:p w14:paraId="1F49FC19" w14:textId="77777777" w:rsidR="00591C4A" w:rsidRDefault="00591C4A" w:rsidP="00591C4A">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49F22183" w:rsidR="00EE4067" w:rsidRPr="00FC5DED" w:rsidRDefault="00EE4067" w:rsidP="00EE4067">
            <w:pPr>
              <w:pStyle w:val="CRCoverPage"/>
              <w:spacing w:after="0"/>
              <w:ind w:left="100"/>
              <w:rPr>
                <w:rFonts w:cs="Arial"/>
                <w:noProof/>
                <w:u w:val="single"/>
                <w:lang w:val="en-US"/>
              </w:rPr>
            </w:pPr>
            <w:r w:rsidRPr="00FC5DED">
              <w:rPr>
                <w:rFonts w:cs="Arial"/>
                <w:noProof/>
                <w:lang w:val="en-US"/>
              </w:rPr>
              <w:t>NR SA</w:t>
            </w:r>
            <w:r w:rsidR="00662525">
              <w:rPr>
                <w:rFonts w:cs="Arial"/>
                <w:noProof/>
                <w:lang w:val="en-US"/>
              </w:rPr>
              <w:t>, NE-DC, NR-DC</w:t>
            </w:r>
          </w:p>
          <w:p w14:paraId="3E0602B9" w14:textId="77777777" w:rsidR="00EE4067" w:rsidRPr="00FC5DED"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449EABC1" w:rsidR="00EE4067" w:rsidRDefault="00DC06AC" w:rsidP="00EE4067">
            <w:pPr>
              <w:pStyle w:val="CRCoverPage"/>
              <w:spacing w:after="0"/>
              <w:ind w:left="100"/>
              <w:rPr>
                <w:rFonts w:cs="Arial"/>
                <w:szCs w:val="18"/>
                <w:lang w:eastAsia="zh-CN"/>
              </w:rPr>
            </w:pPr>
            <w:r>
              <w:rPr>
                <w:rFonts w:cs="Arial"/>
                <w:szCs w:val="18"/>
                <w:lang w:eastAsia="zh-CN"/>
              </w:rPr>
              <w:t>Q</w:t>
            </w:r>
            <w:r w:rsidR="007812FB">
              <w:rPr>
                <w:rFonts w:cs="Arial"/>
                <w:szCs w:val="18"/>
                <w:lang w:eastAsia="zh-CN"/>
              </w:rPr>
              <w:t>oE measurement collection</w:t>
            </w:r>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6F4CACE" w14:textId="77777777" w:rsidR="00DC06AC" w:rsidRDefault="00BB0C6F" w:rsidP="00DC06AC">
            <w:pPr>
              <w:pStyle w:val="CRCoverPage"/>
              <w:spacing w:after="0"/>
              <w:ind w:left="100"/>
              <w:rPr>
                <w:noProof/>
              </w:rPr>
            </w:pPr>
            <w:r w:rsidRPr="00DC06AC">
              <w:rPr>
                <w:noProof/>
              </w:rPr>
              <w:t>There are no interoperability issues.</w:t>
            </w:r>
          </w:p>
          <w:p w14:paraId="31C656EC" w14:textId="461E7631" w:rsidR="00DC06AC" w:rsidRPr="00DC06AC" w:rsidRDefault="00DC06AC" w:rsidP="00DC06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14A2" w:rsidR="00D655E3" w:rsidRDefault="00AA0639" w:rsidP="00B06312">
            <w:pPr>
              <w:pStyle w:val="CRCoverPage"/>
              <w:spacing w:after="0"/>
              <w:ind w:left="100"/>
              <w:rPr>
                <w:noProof/>
              </w:rPr>
            </w:pPr>
            <w:r>
              <w:rPr>
                <w:noProof/>
              </w:rPr>
              <w:t>I</w:t>
            </w:r>
            <w:r w:rsidRPr="00AA0639">
              <w:rPr>
                <w:noProof/>
              </w:rPr>
              <w:t xml:space="preserve">nconsistencies </w:t>
            </w:r>
            <w:r>
              <w:rPr>
                <w:noProof/>
              </w:rPr>
              <w:t>in t</w:t>
            </w:r>
            <w:r w:rsidR="00DC06AC">
              <w:rPr>
                <w:noProof/>
              </w:rPr>
              <w:t>he stage 2 de</w:t>
            </w:r>
            <w:r w:rsidR="007812FB">
              <w:rPr>
                <w:noProof/>
              </w:rPr>
              <w:t>s</w:t>
            </w:r>
            <w:r w:rsidR="00DC06AC">
              <w:rPr>
                <w:noProof/>
              </w:rPr>
              <w:t xml:space="preserve">cription of </w:t>
            </w:r>
            <w:r>
              <w:rPr>
                <w:noProof/>
              </w:rPr>
              <w:t>Rel-1</w:t>
            </w:r>
            <w:r w:rsidR="005D1273">
              <w:rPr>
                <w:noProof/>
              </w:rPr>
              <w:t>8</w:t>
            </w:r>
            <w:r>
              <w:rPr>
                <w:noProof/>
              </w:rPr>
              <w:t xml:space="preserve"> </w:t>
            </w:r>
            <w:r w:rsidR="00DC06AC" w:rsidRPr="00DC06AC">
              <w:rPr>
                <w:noProof/>
              </w:rPr>
              <w:t xml:space="preserve">QMC </w:t>
            </w:r>
            <w:r>
              <w:rPr>
                <w:noProof/>
              </w:rPr>
              <w:t>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994EE" w:rsidR="001E41F3" w:rsidRDefault="00F91F57">
            <w:pPr>
              <w:pStyle w:val="CRCoverPage"/>
              <w:spacing w:after="0"/>
              <w:ind w:left="100"/>
              <w:rPr>
                <w:noProof/>
              </w:rPr>
            </w:pPr>
            <w:r>
              <w:rPr>
                <w:noProof/>
              </w:rPr>
              <w:t xml:space="preserve">21.1, </w:t>
            </w:r>
            <w:r w:rsidR="006200A0">
              <w:rPr>
                <w:noProof/>
              </w:rPr>
              <w:t>21.2.1, 21.2.4, 21.3, 21.4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7902EE85" w14:textId="77777777" w:rsidR="00DA3E7D" w:rsidRPr="00AB1EEE" w:rsidRDefault="00DA3E7D" w:rsidP="00DA3E7D">
      <w:pPr>
        <w:pStyle w:val="Heading1"/>
      </w:pPr>
      <w:bookmarkStart w:id="2" w:name="_Toc185530776"/>
      <w:r w:rsidRPr="00AB1EEE">
        <w:t>21</w:t>
      </w:r>
      <w:r w:rsidRPr="00AB1EEE">
        <w:tab/>
        <w:t>Application Layer Measurement Collection</w:t>
      </w:r>
      <w:bookmarkEnd w:id="2"/>
    </w:p>
    <w:p w14:paraId="00856E57" w14:textId="77777777" w:rsidR="00DA3E7D" w:rsidRPr="00AB1EEE" w:rsidRDefault="00DA3E7D" w:rsidP="00DA3E7D">
      <w:pPr>
        <w:pStyle w:val="Heading2"/>
      </w:pPr>
      <w:bookmarkStart w:id="3" w:name="_Toc76505088"/>
      <w:bookmarkStart w:id="4" w:name="_Toc185530777"/>
      <w:r w:rsidRPr="00AB1EEE">
        <w:t>21.1</w:t>
      </w:r>
      <w:r w:rsidRPr="00AB1EEE">
        <w:tab/>
        <w:t>Overview</w:t>
      </w:r>
      <w:bookmarkEnd w:id="3"/>
      <w:bookmarkEnd w:id="4"/>
    </w:p>
    <w:p w14:paraId="19E6A333" w14:textId="77777777" w:rsidR="00DA3E7D" w:rsidRPr="00AB1EEE" w:rsidRDefault="00DA3E7D" w:rsidP="00DA3E7D">
      <w:r w:rsidRPr="00AB1EEE">
        <w:t xml:space="preserve">The </w:t>
      </w:r>
      <w:proofErr w:type="spellStart"/>
      <w:r w:rsidRPr="00AB1EEE">
        <w:t>QoE</w:t>
      </w:r>
      <w:proofErr w:type="spellEnd"/>
      <w:r w:rsidRPr="00AB1EEE">
        <w:t xml:space="preserve"> Measurement Collection function enables collection of application layer measurements from the UE. </w:t>
      </w:r>
      <w:proofErr w:type="spellStart"/>
      <w:r w:rsidRPr="00AB1EEE">
        <w:t>QoE</w:t>
      </w:r>
      <w:proofErr w:type="spellEnd"/>
      <w:r w:rsidRPr="00AB1EEE">
        <w:t xml:space="preserve"> measurement collection is supported for the following service types in NR cells:</w:t>
      </w:r>
    </w:p>
    <w:p w14:paraId="400F99B8" w14:textId="77777777" w:rsidR="00DA3E7D" w:rsidRPr="00AB1EEE" w:rsidRDefault="00DA3E7D" w:rsidP="00DA3E7D">
      <w:pPr>
        <w:pStyle w:val="B1"/>
      </w:pPr>
      <w:r w:rsidRPr="00AB1EEE">
        <w:t>-</w:t>
      </w:r>
      <w:r w:rsidRPr="00AB1EEE">
        <w:tab/>
      </w:r>
      <w:proofErr w:type="spellStart"/>
      <w:r w:rsidRPr="00AB1EEE">
        <w:t>QoE</w:t>
      </w:r>
      <w:proofErr w:type="spellEnd"/>
      <w:r w:rsidRPr="00AB1EEE">
        <w:t xml:space="preserve"> Measurement Collection for DASH streaming services;</w:t>
      </w:r>
    </w:p>
    <w:p w14:paraId="3189040B" w14:textId="77777777" w:rsidR="00DA3E7D" w:rsidRPr="00AB1EEE" w:rsidRDefault="00DA3E7D" w:rsidP="00DA3E7D">
      <w:pPr>
        <w:pStyle w:val="B1"/>
      </w:pPr>
      <w:r w:rsidRPr="00AB1EEE">
        <w:t>-</w:t>
      </w:r>
      <w:r w:rsidRPr="00AB1EEE">
        <w:tab/>
      </w:r>
      <w:proofErr w:type="spellStart"/>
      <w:r w:rsidRPr="00AB1EEE">
        <w:t>QoE</w:t>
      </w:r>
      <w:proofErr w:type="spellEnd"/>
      <w:r w:rsidRPr="00AB1EEE">
        <w:t xml:space="preserve"> Measurement Collection for MTSI services;</w:t>
      </w:r>
    </w:p>
    <w:p w14:paraId="706CF435" w14:textId="77777777" w:rsidR="00DA3E7D" w:rsidRPr="00AB1EEE" w:rsidRDefault="00DA3E7D" w:rsidP="00DA3E7D">
      <w:pPr>
        <w:pStyle w:val="B1"/>
      </w:pPr>
      <w:r w:rsidRPr="00AB1EEE">
        <w:t>-</w:t>
      </w:r>
      <w:r w:rsidRPr="00AB1EEE">
        <w:tab/>
      </w:r>
      <w:proofErr w:type="spellStart"/>
      <w:r w:rsidRPr="00AB1EEE">
        <w:t>QoE</w:t>
      </w:r>
      <w:proofErr w:type="spellEnd"/>
      <w:r w:rsidRPr="00AB1EEE">
        <w:t xml:space="preserve"> Measurement Collection for VR services.</w:t>
      </w:r>
    </w:p>
    <w:p w14:paraId="1EE189C5" w14:textId="77777777" w:rsidR="00DA3E7D" w:rsidRPr="00AB1EEE" w:rsidRDefault="00DA3E7D" w:rsidP="00DA3E7D">
      <w:r w:rsidRPr="00AB1EEE">
        <w:t xml:space="preserve">The </w:t>
      </w:r>
      <w:proofErr w:type="spellStart"/>
      <w:r w:rsidRPr="00AB1EEE">
        <w:t>QoE</w:t>
      </w:r>
      <w:proofErr w:type="spellEnd"/>
      <w:r w:rsidRPr="00AB1EEE">
        <w:t xml:space="preserve"> Measurement Collection function also supports collection of </w:t>
      </w:r>
      <w:proofErr w:type="spellStart"/>
      <w:r w:rsidRPr="00AB1EEE">
        <w:t>QoE</w:t>
      </w:r>
      <w:proofErr w:type="spellEnd"/>
      <w:r w:rsidRPr="00AB1EEE">
        <w:t xml:space="preserve"> measurements for any of the supported service types carried by the MBS communication service. The </w:t>
      </w:r>
      <w:proofErr w:type="spellStart"/>
      <w:r w:rsidRPr="00AB1EEE">
        <w:t>QoE</w:t>
      </w:r>
      <w:proofErr w:type="spellEnd"/>
      <w:r w:rsidRPr="00AB1EEE">
        <w:t xml:space="preserve"> Measurement Collection is supported for the following two communication service types:</w:t>
      </w:r>
    </w:p>
    <w:p w14:paraId="4D6F0F6D" w14:textId="77777777" w:rsidR="00DA3E7D" w:rsidRPr="00AB1EEE" w:rsidRDefault="00DA3E7D" w:rsidP="00DA3E7D">
      <w:pPr>
        <w:pStyle w:val="B1"/>
      </w:pPr>
      <w:r w:rsidRPr="00AB1EEE">
        <w:t>-</w:t>
      </w:r>
      <w:r w:rsidRPr="00AB1EEE">
        <w:tab/>
        <w:t>MBS broadcast;</w:t>
      </w:r>
    </w:p>
    <w:p w14:paraId="38AF9FAA" w14:textId="77777777" w:rsidR="00DA3E7D" w:rsidRPr="00AB1EEE" w:rsidRDefault="00DA3E7D" w:rsidP="00DA3E7D">
      <w:pPr>
        <w:pStyle w:val="B1"/>
      </w:pPr>
      <w:r w:rsidRPr="00AB1EEE">
        <w:t>-</w:t>
      </w:r>
      <w:r w:rsidRPr="00AB1EEE">
        <w:tab/>
        <w:t>MBS multicast.</w:t>
      </w:r>
    </w:p>
    <w:p w14:paraId="448D1925" w14:textId="77777777" w:rsidR="00DA3E7D" w:rsidRPr="00AB1EEE" w:rsidRDefault="00DA3E7D" w:rsidP="00DA3E7D">
      <w:pPr>
        <w:pStyle w:val="B1"/>
        <w:ind w:left="0" w:firstLine="0"/>
      </w:pPr>
      <w:r w:rsidRPr="00AB1EEE">
        <w:t>For DASH streaming, MTSI and VR, QMC is supported in RRC_CONNECTED state only</w:t>
      </w:r>
      <w:r w:rsidRPr="00AB1EEE">
        <w:rPr>
          <w:rFonts w:eastAsia="SimSun"/>
        </w:rPr>
        <w:t xml:space="preserve">, </w:t>
      </w:r>
      <w:r w:rsidRPr="00AB1EEE">
        <w:t>unless the application data is delivered via the MBS broadcast communication service.</w:t>
      </w:r>
    </w:p>
    <w:p w14:paraId="740A78DB" w14:textId="77777777" w:rsidR="00DA3E7D" w:rsidRPr="00AB1EEE" w:rsidRDefault="00DA3E7D" w:rsidP="00DA3E7D">
      <w:pPr>
        <w:pStyle w:val="B1"/>
        <w:ind w:left="0" w:firstLine="0"/>
      </w:pPr>
      <w:r w:rsidRPr="00AB1EEE">
        <w:t xml:space="preserve">For application sessions delivered via MBS broadcast, QMC is supported in RRC_CONNECTED, RRC_INACTIVE, and RRC_IDLE states. QMC for the application sessions delivered via MBS multicast is supported in RRC_CONNECTED state only. Both signalling based and management based </w:t>
      </w:r>
      <w:proofErr w:type="spellStart"/>
      <w:r w:rsidRPr="00AB1EEE">
        <w:t>QoE</w:t>
      </w:r>
      <w:proofErr w:type="spellEnd"/>
      <w:r w:rsidRPr="00AB1EEE">
        <w:t xml:space="preserve"> measurement collection are supported in NR SA and NR-DC. Further details of NR-DC operation can be found in TS 37.340 [21].</w:t>
      </w:r>
    </w:p>
    <w:p w14:paraId="50CB5049" w14:textId="75E4BABC" w:rsidR="00DA3E7D" w:rsidRPr="00AB1EEE" w:rsidRDefault="00DA3E7D" w:rsidP="00DA3E7D">
      <w:pPr>
        <w:pStyle w:val="NO"/>
      </w:pPr>
      <w:r w:rsidRPr="00AB1EEE">
        <w:rPr>
          <w:noProof/>
        </w:rPr>
        <w:t>NOTE:</w:t>
      </w:r>
      <w:r w:rsidRPr="00AB1EEE">
        <w:rPr>
          <w:noProof/>
        </w:rPr>
        <w:tab/>
        <w:t>The naming "QoE Measurement" is used in NG, Xn, and interfaces between the OAM and the gNB. In the Uu interface, the naming "application layer measurement" is used and it is equivalent to</w:t>
      </w:r>
      <w:ins w:id="5" w:author="Lenovo" w:date="2025-02-05T19:17:00Z">
        <w:r w:rsidR="00D4207C">
          <w:rPr>
            <w:noProof/>
          </w:rPr>
          <w:t xml:space="preserve"> </w:t>
        </w:r>
      </w:ins>
      <w:r w:rsidRPr="00AB1EEE">
        <w:rPr>
          <w:noProof/>
        </w:rPr>
        <w:t>"</w:t>
      </w:r>
      <w:del w:id="6" w:author="Lenovo" w:date="2025-02-05T19:17:00Z">
        <w:r w:rsidRPr="00AB1EEE" w:rsidDel="00D4207C">
          <w:rPr>
            <w:noProof/>
          </w:rPr>
          <w:delText xml:space="preserve"> </w:delText>
        </w:r>
      </w:del>
      <w:r w:rsidRPr="00AB1EEE">
        <w:rPr>
          <w:noProof/>
        </w:rPr>
        <w:t>QoE Measurement".</w:t>
      </w:r>
    </w:p>
    <w:p w14:paraId="22D3DB8F" w14:textId="77777777" w:rsidR="00DA3E7D" w:rsidRPr="00AB1EEE" w:rsidRDefault="00DA3E7D" w:rsidP="00DA3E7D">
      <w:pPr>
        <w:pStyle w:val="Heading2"/>
      </w:pPr>
      <w:bookmarkStart w:id="7" w:name="_Toc185530778"/>
      <w:r w:rsidRPr="00AB1EEE">
        <w:t>21.2</w:t>
      </w:r>
      <w:r w:rsidRPr="00AB1EEE">
        <w:tab/>
      </w:r>
      <w:proofErr w:type="spellStart"/>
      <w:r w:rsidRPr="00AB1EEE">
        <w:t>QoE</w:t>
      </w:r>
      <w:proofErr w:type="spellEnd"/>
      <w:r w:rsidRPr="00AB1EEE">
        <w:t xml:space="preserve"> Measurement Configuration</w:t>
      </w:r>
      <w:bookmarkEnd w:id="7"/>
    </w:p>
    <w:p w14:paraId="349ACB07" w14:textId="77777777" w:rsidR="00DA3E7D" w:rsidRPr="00AB1EEE" w:rsidRDefault="00DA3E7D" w:rsidP="00DA3E7D">
      <w:pPr>
        <w:pStyle w:val="Heading3"/>
      </w:pPr>
      <w:bookmarkStart w:id="8" w:name="_Toc185530779"/>
      <w:r w:rsidRPr="00AB1EEE">
        <w:t>21.2.1</w:t>
      </w:r>
      <w:r w:rsidRPr="00AB1EEE">
        <w:tab/>
      </w:r>
      <w:proofErr w:type="spellStart"/>
      <w:r w:rsidRPr="00AB1EEE">
        <w:t>QoE</w:t>
      </w:r>
      <w:proofErr w:type="spellEnd"/>
      <w:r w:rsidRPr="00AB1EEE">
        <w:t xml:space="preserve"> Measurement Collection Activation and Reporting</w:t>
      </w:r>
      <w:bookmarkEnd w:id="8"/>
    </w:p>
    <w:p w14:paraId="316B895C" w14:textId="77777777" w:rsidR="00DA3E7D" w:rsidRPr="00AB1EEE" w:rsidRDefault="00DA3E7D" w:rsidP="00DA3E7D">
      <w:r w:rsidRPr="00AB1EEE">
        <w:t xml:space="preserve">The feature is activated in the </w:t>
      </w:r>
      <w:proofErr w:type="spellStart"/>
      <w:r w:rsidRPr="00AB1EEE">
        <w:t>gNB</w:t>
      </w:r>
      <w:proofErr w:type="spellEnd"/>
      <w:r w:rsidRPr="00AB1EEE">
        <w:t xml:space="preserve"> either by direct configuration from the OAM system (management-based activation), or by signalling from the OAM via the 5GC (signalling-based activation), containing UE-associated </w:t>
      </w:r>
      <w:proofErr w:type="spellStart"/>
      <w:r w:rsidRPr="00AB1EEE">
        <w:t>QoE</w:t>
      </w:r>
      <w:proofErr w:type="spellEnd"/>
      <w:r w:rsidRPr="00AB1EEE">
        <w:t xml:space="preserve"> configuration. One or more </w:t>
      </w:r>
      <w:proofErr w:type="spellStart"/>
      <w:r w:rsidRPr="00AB1EEE">
        <w:t>QoE</w:t>
      </w:r>
      <w:proofErr w:type="spellEnd"/>
      <w:r w:rsidRPr="00AB1EEE">
        <w:t xml:space="preserve"> measurement collection configurations can be activated at a UE per service type, and each </w:t>
      </w:r>
      <w:proofErr w:type="spellStart"/>
      <w:r w:rsidRPr="00AB1EEE">
        <w:t>QoE</w:t>
      </w:r>
      <w:proofErr w:type="spellEnd"/>
      <w:r w:rsidRPr="00AB1EEE">
        <w:t xml:space="preserve"> measurement configuration is uniquely identified by a </w:t>
      </w:r>
      <w:proofErr w:type="spellStart"/>
      <w:r w:rsidRPr="00AB1EEE">
        <w:t>QoE</w:t>
      </w:r>
      <w:proofErr w:type="spellEnd"/>
      <w:r w:rsidRPr="00AB1EEE">
        <w:t xml:space="preserve"> reference.</w:t>
      </w:r>
      <w:bookmarkStart w:id="9" w:name="_Hlk85052292"/>
    </w:p>
    <w:p w14:paraId="058162A5" w14:textId="77777777" w:rsidR="00DA3E7D" w:rsidRPr="00AB1EEE" w:rsidRDefault="00DA3E7D" w:rsidP="00DA3E7D">
      <w:r w:rsidRPr="00AB1EEE">
        <w:t xml:space="preserve">For signalling-based </w:t>
      </w:r>
      <w:proofErr w:type="spellStart"/>
      <w:r w:rsidRPr="00AB1EEE">
        <w:t>QoE</w:t>
      </w:r>
      <w:proofErr w:type="spellEnd"/>
      <w:r w:rsidRPr="00AB1EEE">
        <w:t xml:space="preserve"> measurements, the OAM initiates the QMC activation for a specific UE via the 5GC, and the </w:t>
      </w:r>
      <w:proofErr w:type="spellStart"/>
      <w:r w:rsidRPr="00AB1EEE">
        <w:t>gNB</w:t>
      </w:r>
      <w:proofErr w:type="spellEnd"/>
      <w:r w:rsidRPr="00AB1EEE">
        <w:t xml:space="preserve"> receives one or more </w:t>
      </w:r>
      <w:proofErr w:type="spellStart"/>
      <w:r w:rsidRPr="00AB1EEE">
        <w:t>QoE</w:t>
      </w:r>
      <w:proofErr w:type="spellEnd"/>
      <w:r w:rsidRPr="00AB1EEE">
        <w:t xml:space="preserve"> measurement configurations by means of UE-associated signalling. The </w:t>
      </w:r>
      <w:proofErr w:type="spellStart"/>
      <w:r w:rsidRPr="00AB1EEE">
        <w:t>QoE</w:t>
      </w:r>
      <w:proofErr w:type="spellEnd"/>
      <w:r w:rsidRPr="00AB1EEE">
        <w:t xml:space="preserve"> measurement configuration for signalling</w:t>
      </w:r>
      <w:r w:rsidRPr="00AB1EEE">
        <w:rPr>
          <w:rFonts w:eastAsia="SimSun"/>
        </w:rPr>
        <w:t>-</w:t>
      </w:r>
      <w:r w:rsidRPr="00AB1EEE">
        <w:t xml:space="preserve">based QMC activation includes an application layer measurement configuration list and the corresponding information for </w:t>
      </w:r>
      <w:proofErr w:type="spellStart"/>
      <w:r w:rsidRPr="00AB1EEE">
        <w:t>QoE</w:t>
      </w:r>
      <w:proofErr w:type="spellEnd"/>
      <w:r w:rsidRPr="00AB1EEE">
        <w:t xml:space="preserve"> measurement collection, e.g., </w:t>
      </w:r>
      <w:proofErr w:type="spellStart"/>
      <w:r w:rsidRPr="00AB1EEE">
        <w:t>QoE</w:t>
      </w:r>
      <w:proofErr w:type="spellEnd"/>
      <w:r w:rsidRPr="00AB1EEE">
        <w:t xml:space="preserve"> reference, service type, MCE IP address, slice scope, area scope, MDT alignment information, the indication of available RAN visible </w:t>
      </w:r>
      <w:proofErr w:type="spellStart"/>
      <w:r w:rsidRPr="00AB1EEE">
        <w:t>QoE</w:t>
      </w:r>
      <w:proofErr w:type="spellEnd"/>
      <w:r w:rsidRPr="00AB1EEE">
        <w:t xml:space="preserve"> metrics and assistance information.</w:t>
      </w:r>
    </w:p>
    <w:p w14:paraId="4FB20DB6" w14:textId="14035C8D" w:rsidR="00DA3E7D" w:rsidRPr="00AB1EEE" w:rsidRDefault="00DA3E7D" w:rsidP="00DA3E7D">
      <w:r w:rsidRPr="00AB1EEE">
        <w:t xml:space="preserve">For management-based QMC activation, the OAM sends one or more </w:t>
      </w:r>
      <w:proofErr w:type="spellStart"/>
      <w:r w:rsidRPr="00AB1EEE">
        <w:t>QoE</w:t>
      </w:r>
      <w:proofErr w:type="spellEnd"/>
      <w:r w:rsidRPr="00AB1EEE">
        <w:t xml:space="preserve"> measurement configurations directly to the </w:t>
      </w:r>
      <w:proofErr w:type="spellStart"/>
      <w:r w:rsidRPr="00AB1EEE">
        <w:t>gNB</w:t>
      </w:r>
      <w:proofErr w:type="spellEnd"/>
      <w:r w:rsidRPr="00AB1EEE">
        <w:t xml:space="preserve">. The </w:t>
      </w:r>
      <w:proofErr w:type="spellStart"/>
      <w:r w:rsidRPr="00AB1EEE">
        <w:t>QoE</w:t>
      </w:r>
      <w:proofErr w:type="spellEnd"/>
      <w:r w:rsidRPr="00AB1EEE">
        <w:t xml:space="preserve"> measurement configuration for management-based QMC activation also includes an application layer measurement configuration list and the corresponding information for </w:t>
      </w:r>
      <w:proofErr w:type="spellStart"/>
      <w:r w:rsidRPr="00AB1EEE">
        <w:t>QoE</w:t>
      </w:r>
      <w:proofErr w:type="spellEnd"/>
      <w:r w:rsidRPr="00AB1EEE">
        <w:t xml:space="preserve"> measurement collection. The </w:t>
      </w:r>
      <w:proofErr w:type="spellStart"/>
      <w:r w:rsidRPr="00AB1EEE">
        <w:t>gNB</w:t>
      </w:r>
      <w:proofErr w:type="spellEnd"/>
      <w:r w:rsidRPr="00AB1EEE">
        <w:t xml:space="preserve"> selects UE(s) that have the required </w:t>
      </w:r>
      <w:proofErr w:type="spellStart"/>
      <w:r w:rsidRPr="00AB1EEE">
        <w:t>QoE</w:t>
      </w:r>
      <w:proofErr w:type="spellEnd"/>
      <w:r w:rsidRPr="00AB1EEE">
        <w:t xml:space="preserve"> measurement capability, and </w:t>
      </w:r>
      <w:ins w:id="10" w:author="Lenovo" w:date="2025-02-05T19:17:00Z">
        <w:r w:rsidR="002B475E">
          <w:t xml:space="preserve">that meet </w:t>
        </w:r>
      </w:ins>
      <w:r w:rsidRPr="00AB1EEE">
        <w:t>the measurement collection criteria related to area scope and slice scope.</w:t>
      </w:r>
      <w:bookmarkEnd w:id="9"/>
    </w:p>
    <w:p w14:paraId="7CC4DAAD" w14:textId="77777777" w:rsidR="00DA3E7D" w:rsidRPr="00AB1EEE" w:rsidRDefault="00DA3E7D" w:rsidP="00DA3E7D">
      <w:r w:rsidRPr="00AB1EEE">
        <w:t xml:space="preserve">An application layer measurement configuration received by the </w:t>
      </w:r>
      <w:proofErr w:type="spellStart"/>
      <w:r w:rsidRPr="00AB1EEE">
        <w:t>gNB</w:t>
      </w:r>
      <w:proofErr w:type="spellEnd"/>
      <w:r w:rsidRPr="00AB1EEE">
        <w:t xml:space="preserve"> from the OAM or from the 5GC is encapsulated in a transparent container, which is forwarded to a UE as </w:t>
      </w:r>
      <w:proofErr w:type="spellStart"/>
      <w:r w:rsidRPr="00AB1EEE">
        <w:rPr>
          <w:i/>
          <w:iCs/>
        </w:rPr>
        <w:t>measConfigAppLayerContainer</w:t>
      </w:r>
      <w:proofErr w:type="spellEnd"/>
      <w:r w:rsidRPr="00AB1EEE">
        <w:t xml:space="preserve"> in the</w:t>
      </w:r>
      <w:r w:rsidRPr="00AB1EEE">
        <w:rPr>
          <w:i/>
        </w:rPr>
        <w:t xml:space="preserve"> </w:t>
      </w:r>
      <w:proofErr w:type="spellStart"/>
      <w:r w:rsidRPr="00AB1EEE">
        <w:rPr>
          <w:i/>
        </w:rPr>
        <w:t>RRCReconfiguration</w:t>
      </w:r>
      <w:proofErr w:type="spellEnd"/>
      <w:r w:rsidRPr="00AB1EEE">
        <w:t xml:space="preserve"> message (there can be multiple configurations in the same message). Application layer measurement reports received </w:t>
      </w:r>
      <w:r w:rsidRPr="00AB1EEE">
        <w:lastRenderedPageBreak/>
        <w:t xml:space="preserve">from UE's application layer are encapsulated in a transparent container and sent to the network in the </w:t>
      </w:r>
      <w:proofErr w:type="spellStart"/>
      <w:r w:rsidRPr="00AB1EEE">
        <w:rPr>
          <w:i/>
        </w:rPr>
        <w:t>MeasurementReportAppLayer</w:t>
      </w:r>
      <w:proofErr w:type="spellEnd"/>
      <w:r w:rsidRPr="00AB1EEE">
        <w:t xml:space="preserve"> message, as specified in TS 38.331 [12]. The UE can send multiple application layer measurement reports to the </w:t>
      </w:r>
      <w:proofErr w:type="spellStart"/>
      <w:r w:rsidRPr="00AB1EEE">
        <w:t>gNB</w:t>
      </w:r>
      <w:proofErr w:type="spellEnd"/>
      <w:r w:rsidRPr="00AB1EEE">
        <w:t xml:space="preserve"> in one </w:t>
      </w:r>
      <w:proofErr w:type="spellStart"/>
      <w:r w:rsidRPr="00AB1EEE">
        <w:rPr>
          <w:i/>
        </w:rPr>
        <w:t>MeasurementReportAppLayer</w:t>
      </w:r>
      <w:proofErr w:type="spellEnd"/>
      <w:r w:rsidRPr="00AB1EEE">
        <w:t xml:space="preserve"> message. In order to allow the transmission of application layer measurement reports which exceed the maximum PDCP SDU size, segmentation of the </w:t>
      </w:r>
      <w:proofErr w:type="spellStart"/>
      <w:r w:rsidRPr="00AB1EEE">
        <w:rPr>
          <w:i/>
        </w:rPr>
        <w:t>MeasurementReportAppLayer</w:t>
      </w:r>
      <w:proofErr w:type="spellEnd"/>
      <w:r w:rsidRPr="00AB1EEE">
        <w:t xml:space="preserve"> message may be enabled by the </w:t>
      </w:r>
      <w:proofErr w:type="spellStart"/>
      <w:r w:rsidRPr="00AB1EEE">
        <w:t>gNB</w:t>
      </w:r>
      <w:proofErr w:type="spellEnd"/>
      <w:r w:rsidRPr="00AB1EEE">
        <w:t xml:space="preserve">. A measurement configuration application layer ID conveyed in the RRC signalling is used to identify the application layer measurement configuration and report between the </w:t>
      </w:r>
      <w:proofErr w:type="spellStart"/>
      <w:r w:rsidRPr="00AB1EEE">
        <w:t>gNB</w:t>
      </w:r>
      <w:proofErr w:type="spellEnd"/>
      <w:r w:rsidRPr="00AB1EEE">
        <w:t xml:space="preserve"> and the UE. The measurement configuration application layer ID is mapped to the </w:t>
      </w:r>
      <w:proofErr w:type="spellStart"/>
      <w:r w:rsidRPr="00AB1EEE">
        <w:t>QoE</w:t>
      </w:r>
      <w:proofErr w:type="spellEnd"/>
      <w:r w:rsidRPr="00AB1EEE">
        <w:t xml:space="preserve"> reference in the </w:t>
      </w:r>
      <w:proofErr w:type="spellStart"/>
      <w:r w:rsidRPr="00AB1EEE">
        <w:t>gNB</w:t>
      </w:r>
      <w:proofErr w:type="spellEnd"/>
      <w:r w:rsidRPr="00AB1EEE">
        <w:t xml:space="preserve">, and the </w:t>
      </w:r>
      <w:proofErr w:type="spellStart"/>
      <w:r w:rsidRPr="00AB1EEE">
        <w:t>gNB</w:t>
      </w:r>
      <w:proofErr w:type="spellEnd"/>
      <w:r w:rsidRPr="00AB1EEE">
        <w:t xml:space="preserve"> forwards the application layer measurement report to MCE together with the </w:t>
      </w:r>
      <w:proofErr w:type="spellStart"/>
      <w:r w:rsidRPr="00AB1EEE">
        <w:t>QoE</w:t>
      </w:r>
      <w:proofErr w:type="spellEnd"/>
      <w:r w:rsidRPr="00AB1EEE">
        <w:t xml:space="preserve"> reference. The </w:t>
      </w:r>
      <w:proofErr w:type="spellStart"/>
      <w:r w:rsidRPr="00AB1EEE">
        <w:t>gNB</w:t>
      </w:r>
      <w:proofErr w:type="spellEnd"/>
      <w:r w:rsidRPr="00AB1EEE">
        <w:t xml:space="preserve"> can release one or multiple application layer measurement configurations from the UE in one </w:t>
      </w:r>
      <w:proofErr w:type="spellStart"/>
      <w:r w:rsidRPr="00AB1EEE">
        <w:rPr>
          <w:i/>
        </w:rPr>
        <w:t>RRCReconfiguration</w:t>
      </w:r>
      <w:proofErr w:type="spellEnd"/>
      <w:r w:rsidRPr="00AB1EEE">
        <w:t xml:space="preserve"> message at any time. The UE may additionally be configured by the </w:t>
      </w:r>
      <w:proofErr w:type="spellStart"/>
      <w:r w:rsidRPr="00AB1EEE">
        <w:t>gNB</w:t>
      </w:r>
      <w:proofErr w:type="spellEnd"/>
      <w:r w:rsidRPr="00AB1EEE">
        <w:t xml:space="preserve"> to indicate to the </w:t>
      </w:r>
      <w:proofErr w:type="spellStart"/>
      <w:r w:rsidRPr="00AB1EEE">
        <w:t>gNB</w:t>
      </w:r>
      <w:proofErr w:type="spellEnd"/>
      <w:r w:rsidRPr="00AB1EEE">
        <w:t xml:space="preserve"> when a </w:t>
      </w:r>
      <w:proofErr w:type="spellStart"/>
      <w:r w:rsidRPr="00AB1EEE">
        <w:t>QoE</w:t>
      </w:r>
      <w:proofErr w:type="spellEnd"/>
      <w:r w:rsidRPr="00AB1EEE">
        <w:t xml:space="preserve"> measurement session starts or stops for a certain application layer measurement configuration.</w:t>
      </w:r>
    </w:p>
    <w:p w14:paraId="27061DB4" w14:textId="77777777" w:rsidR="00DA3E7D" w:rsidRPr="00AB1EEE" w:rsidRDefault="00DA3E7D" w:rsidP="00DA3E7D">
      <w:r w:rsidRPr="00AB1EEE">
        <w:t xml:space="preserve">For a </w:t>
      </w:r>
      <w:proofErr w:type="spellStart"/>
      <w:r w:rsidRPr="00AB1EEE">
        <w:t>QoE</w:t>
      </w:r>
      <w:proofErr w:type="spellEnd"/>
      <w:r w:rsidRPr="00AB1EEE">
        <w:t xml:space="preserve"> measurement configuration, assistance information provided by OAM can be considered by the </w:t>
      </w:r>
      <w:proofErr w:type="spellStart"/>
      <w:r w:rsidRPr="00AB1EEE">
        <w:t>gNB</w:t>
      </w:r>
      <w:proofErr w:type="spellEnd"/>
      <w:r w:rsidRPr="00AB1EEE">
        <w:t xml:space="preserve"> for configuring a UE with a priority value. The priority value can be used by the UE to discard </w:t>
      </w:r>
      <w:proofErr w:type="spellStart"/>
      <w:r w:rsidRPr="00AB1EEE">
        <w:t>QoE</w:t>
      </w:r>
      <w:proofErr w:type="spellEnd"/>
      <w:r w:rsidRPr="00AB1EEE">
        <w:t xml:space="preserve"> measurement reports, as specified in TS 38.331 [12].</w:t>
      </w:r>
    </w:p>
    <w:p w14:paraId="30AE49CC" w14:textId="77777777" w:rsidR="00DA3E7D" w:rsidRPr="00AB1EEE" w:rsidRDefault="00DA3E7D" w:rsidP="00DA3E7D">
      <w:pPr>
        <w:pStyle w:val="Heading3"/>
      </w:pPr>
      <w:bookmarkStart w:id="11" w:name="_Toc185530780"/>
      <w:r w:rsidRPr="00AB1EEE">
        <w:t>21.2.2</w:t>
      </w:r>
      <w:r w:rsidRPr="00AB1EEE">
        <w:tab/>
      </w:r>
      <w:proofErr w:type="spellStart"/>
      <w:r w:rsidRPr="00AB1EEE">
        <w:t>QoE</w:t>
      </w:r>
      <w:proofErr w:type="spellEnd"/>
      <w:r w:rsidRPr="00AB1EEE">
        <w:t xml:space="preserve"> Measurement Collection Deactivation</w:t>
      </w:r>
      <w:bookmarkEnd w:id="11"/>
    </w:p>
    <w:p w14:paraId="2951F4EC" w14:textId="77777777" w:rsidR="00DA3E7D" w:rsidRPr="00AB1EEE" w:rsidRDefault="00DA3E7D" w:rsidP="00DA3E7D">
      <w:r w:rsidRPr="00AB1EEE">
        <w:t xml:space="preserve">The </w:t>
      </w:r>
      <w:proofErr w:type="spellStart"/>
      <w:r w:rsidRPr="00AB1EEE">
        <w:t>QoE</w:t>
      </w:r>
      <w:proofErr w:type="spellEnd"/>
      <w:r w:rsidRPr="00AB1EEE">
        <w:t xml:space="preserve"> Measurement Collection deactivation permanently stops all or some of the </w:t>
      </w:r>
      <w:proofErr w:type="spellStart"/>
      <w:r w:rsidRPr="00AB1EEE">
        <w:t>QoE</w:t>
      </w:r>
      <w:proofErr w:type="spellEnd"/>
      <w:r w:rsidRPr="00AB1EEE">
        <w:t xml:space="preserve"> measurement collection configurations at a UE, resulting in the release of the corresponding </w:t>
      </w:r>
      <w:proofErr w:type="spellStart"/>
      <w:r w:rsidRPr="00AB1EEE">
        <w:t>QoE</w:t>
      </w:r>
      <w:proofErr w:type="spellEnd"/>
      <w:r w:rsidRPr="00AB1EEE">
        <w:t xml:space="preserve"> measurement configuration(s) in the UE. </w:t>
      </w:r>
      <w:proofErr w:type="spellStart"/>
      <w:r w:rsidRPr="00AB1EEE">
        <w:t>QoE</w:t>
      </w:r>
      <w:proofErr w:type="spellEnd"/>
      <w:r w:rsidRPr="00AB1EEE">
        <w:t xml:space="preserve"> Measurement Collection deactivation is initiated by the OAM towards the </w:t>
      </w:r>
      <w:proofErr w:type="spellStart"/>
      <w:r w:rsidRPr="00AB1EEE">
        <w:t>gNB</w:t>
      </w:r>
      <w:proofErr w:type="spellEnd"/>
      <w:r w:rsidRPr="00AB1EEE">
        <w:t xml:space="preserve"> (via the core network in case of a signalling-based </w:t>
      </w:r>
      <w:proofErr w:type="spellStart"/>
      <w:r w:rsidRPr="00AB1EEE">
        <w:t>QoE</w:t>
      </w:r>
      <w:proofErr w:type="spellEnd"/>
      <w:r w:rsidRPr="00AB1EEE">
        <w:t xml:space="preserve"> measurement configuration). For a signalling-based </w:t>
      </w:r>
      <w:proofErr w:type="spellStart"/>
      <w:r w:rsidRPr="00AB1EEE">
        <w:t>QoE</w:t>
      </w:r>
      <w:proofErr w:type="spellEnd"/>
      <w:r w:rsidRPr="00AB1EEE">
        <w:t xml:space="preserve"> measurement configuration, the deactivation of </w:t>
      </w:r>
      <w:proofErr w:type="spellStart"/>
      <w:r w:rsidRPr="00AB1EEE">
        <w:t>QoE</w:t>
      </w:r>
      <w:proofErr w:type="spellEnd"/>
      <w:r w:rsidRPr="00AB1EEE">
        <w:t xml:space="preserve"> measurement collection is supported by using UE-associated NGAP signalling. A list of </w:t>
      </w:r>
      <w:proofErr w:type="spellStart"/>
      <w:r w:rsidRPr="00AB1EEE">
        <w:t>QoE</w:t>
      </w:r>
      <w:proofErr w:type="spellEnd"/>
      <w:r w:rsidRPr="00AB1EEE">
        <w:t xml:space="preserve"> references is used to deactivate the corresponding </w:t>
      </w:r>
      <w:proofErr w:type="spellStart"/>
      <w:r w:rsidRPr="00AB1EEE">
        <w:t>QoE</w:t>
      </w:r>
      <w:proofErr w:type="spellEnd"/>
      <w:r w:rsidRPr="00AB1EEE">
        <w:t xml:space="preserve"> measurement collection(s).</w:t>
      </w:r>
    </w:p>
    <w:p w14:paraId="482DC518" w14:textId="77777777" w:rsidR="00DA3E7D" w:rsidRPr="00AB1EEE" w:rsidRDefault="00DA3E7D" w:rsidP="00DA3E7D">
      <w:r w:rsidRPr="00AB1EEE">
        <w:t xml:space="preserve">Upon reception of the </w:t>
      </w:r>
      <w:proofErr w:type="spellStart"/>
      <w:r w:rsidRPr="00AB1EEE">
        <w:t>QoE</w:t>
      </w:r>
      <w:proofErr w:type="spellEnd"/>
      <w:r w:rsidRPr="00AB1EEE">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1EEF0EE0" w14:textId="77777777" w:rsidR="00DA3E7D" w:rsidRPr="00AB1EEE" w:rsidRDefault="00DA3E7D" w:rsidP="00DA3E7D">
      <w:r w:rsidRPr="00AB1EEE">
        <w:t xml:space="preserve">The network can replace a </w:t>
      </w:r>
      <w:proofErr w:type="spellStart"/>
      <w:r w:rsidRPr="00AB1EEE">
        <w:t>QoE</w:t>
      </w:r>
      <w:proofErr w:type="spellEnd"/>
      <w:r w:rsidRPr="00AB1EEE">
        <w:t xml:space="preserve"> measurement configuration with another one by releasing an existing </w:t>
      </w:r>
      <w:proofErr w:type="spellStart"/>
      <w:r w:rsidRPr="00AB1EEE">
        <w:t>QoE</w:t>
      </w:r>
      <w:proofErr w:type="spellEnd"/>
      <w:r w:rsidRPr="00AB1EEE">
        <w:t xml:space="preserve"> measurement configuration and configuring another </w:t>
      </w:r>
      <w:proofErr w:type="spellStart"/>
      <w:r w:rsidRPr="00AB1EEE">
        <w:t>QoE</w:t>
      </w:r>
      <w:proofErr w:type="spellEnd"/>
      <w:r w:rsidRPr="00AB1EEE">
        <w:t xml:space="preserve"> measurement configuration. The network is not expected to release a signalling-based </w:t>
      </w:r>
      <w:proofErr w:type="spellStart"/>
      <w:r w:rsidRPr="00AB1EEE">
        <w:t>QoE</w:t>
      </w:r>
      <w:proofErr w:type="spellEnd"/>
      <w:r w:rsidRPr="00AB1EEE">
        <w:t xml:space="preserve"> measurement configuration for the sake of configuring a new management-based </w:t>
      </w:r>
      <w:proofErr w:type="spellStart"/>
      <w:r w:rsidRPr="00AB1EEE">
        <w:t>QoE</w:t>
      </w:r>
      <w:proofErr w:type="spellEnd"/>
      <w:r w:rsidRPr="00AB1EEE">
        <w:t xml:space="preserve"> measurement configuration.</w:t>
      </w:r>
    </w:p>
    <w:p w14:paraId="541A6318" w14:textId="77777777" w:rsidR="00DA3E7D" w:rsidRPr="00AB1EEE" w:rsidRDefault="00DA3E7D" w:rsidP="00DA3E7D">
      <w:pPr>
        <w:pStyle w:val="Heading3"/>
      </w:pPr>
      <w:bookmarkStart w:id="12" w:name="_Toc185530781"/>
      <w:r w:rsidRPr="00AB1EEE">
        <w:t>21.2.3</w:t>
      </w:r>
      <w:r w:rsidRPr="00AB1EEE">
        <w:tab/>
        <w:t>Handling of QMC during RAN Overload</w:t>
      </w:r>
      <w:bookmarkEnd w:id="12"/>
    </w:p>
    <w:p w14:paraId="135860A5" w14:textId="77777777" w:rsidR="00DA3E7D" w:rsidRPr="00AB1EEE" w:rsidRDefault="00DA3E7D" w:rsidP="00DA3E7D">
      <w:r w:rsidRPr="00AB1EEE">
        <w:t xml:space="preserve">The </w:t>
      </w:r>
      <w:proofErr w:type="spellStart"/>
      <w:r w:rsidRPr="00AB1EEE">
        <w:t>QoE</w:t>
      </w:r>
      <w:proofErr w:type="spellEnd"/>
      <w:r w:rsidRPr="00AB1EEE">
        <w:t xml:space="preserve"> measurement reporting pause/resume procedure is used to pause/resume reporting of one or multiple </w:t>
      </w:r>
      <w:proofErr w:type="spellStart"/>
      <w:r w:rsidRPr="00AB1EEE">
        <w:t>QoE</w:t>
      </w:r>
      <w:proofErr w:type="spellEnd"/>
      <w:r w:rsidRPr="00AB1EEE">
        <w:t xml:space="preserve"> measurement configurations in a UE in RAN overload situation.</w:t>
      </w:r>
    </w:p>
    <w:p w14:paraId="40805403" w14:textId="77777777" w:rsidR="00DA3E7D" w:rsidRPr="00AB1EEE" w:rsidRDefault="00DA3E7D" w:rsidP="00DA3E7D">
      <w:r w:rsidRPr="00AB1EEE">
        <w:t xml:space="preserve">The </w:t>
      </w:r>
      <w:proofErr w:type="spellStart"/>
      <w:r w:rsidRPr="00AB1EEE">
        <w:t>gNB</w:t>
      </w:r>
      <w:proofErr w:type="spellEnd"/>
      <w:r w:rsidRPr="00AB1EEE">
        <w:t xml:space="preserve"> can use the</w:t>
      </w:r>
      <w:r w:rsidRPr="00AB1EEE">
        <w:rPr>
          <w:i/>
        </w:rPr>
        <w:t xml:space="preserve"> </w:t>
      </w:r>
      <w:proofErr w:type="spellStart"/>
      <w:r w:rsidRPr="00AB1EEE">
        <w:rPr>
          <w:i/>
        </w:rPr>
        <w:t>RRCReconfiguration</w:t>
      </w:r>
      <w:proofErr w:type="spellEnd"/>
      <w:r w:rsidRPr="00AB1EEE">
        <w:t xml:space="preserve"> message to temporarily stop the UE from sending application layer measurement reports associated with one or multiple application layer measurement configurations. When the UE receives the </w:t>
      </w:r>
      <w:proofErr w:type="spellStart"/>
      <w:r w:rsidRPr="00AB1EEE">
        <w:t>QoE</w:t>
      </w:r>
      <w:proofErr w:type="spellEnd"/>
      <w:r w:rsidRPr="00AB1EEE">
        <w:t xml:space="preserve"> measurement reporting pause indication, the UE temporarily stores application layer measurement reports in the AS layer. When the UE receives the </w:t>
      </w:r>
      <w:proofErr w:type="spellStart"/>
      <w:r w:rsidRPr="00AB1EEE">
        <w:t>QoE</w:t>
      </w:r>
      <w:proofErr w:type="spellEnd"/>
      <w:r w:rsidRPr="00AB1EEE">
        <w:t xml:space="preserve"> measurement reporting resume indication, the UE sends the stored application layer measurement reports to the </w:t>
      </w:r>
      <w:proofErr w:type="spellStart"/>
      <w:r w:rsidRPr="00AB1EEE">
        <w:t>gNB</w:t>
      </w:r>
      <w:proofErr w:type="spellEnd"/>
      <w:r w:rsidRPr="00AB1EEE">
        <w:t>.</w:t>
      </w:r>
    </w:p>
    <w:p w14:paraId="1623C82A" w14:textId="77777777" w:rsidR="00DA3E7D" w:rsidRPr="00AB1EEE" w:rsidRDefault="00DA3E7D" w:rsidP="00DA3E7D">
      <w:r w:rsidRPr="00AB1EEE">
        <w:t xml:space="preserve">For a </w:t>
      </w:r>
      <w:proofErr w:type="spellStart"/>
      <w:r w:rsidRPr="00AB1EEE">
        <w:t>QoE</w:t>
      </w:r>
      <w:proofErr w:type="spellEnd"/>
      <w:r w:rsidRPr="00AB1EEE">
        <w:t xml:space="preserve"> measurement configuration, the assistance information provided by the OAM may be considered by the </w:t>
      </w:r>
      <w:proofErr w:type="spellStart"/>
      <w:r w:rsidRPr="00AB1EEE">
        <w:t>gNB</w:t>
      </w:r>
      <w:proofErr w:type="spellEnd"/>
      <w:r w:rsidRPr="00AB1EEE">
        <w:t xml:space="preserve"> for deciding whether to pause/resume the </w:t>
      </w:r>
      <w:proofErr w:type="spellStart"/>
      <w:r w:rsidRPr="00AB1EEE">
        <w:t>QoE</w:t>
      </w:r>
      <w:proofErr w:type="spellEnd"/>
      <w:r w:rsidRPr="00AB1EEE">
        <w:t xml:space="preserve"> measurement reporting for certain </w:t>
      </w:r>
      <w:proofErr w:type="spellStart"/>
      <w:r w:rsidRPr="00AB1EEE">
        <w:t>QoE</w:t>
      </w:r>
      <w:proofErr w:type="spellEnd"/>
      <w:r w:rsidRPr="00AB1EEE">
        <w:t xml:space="preserve"> measurement configurations in case of RAN overload.</w:t>
      </w:r>
    </w:p>
    <w:p w14:paraId="75C2BB43" w14:textId="77777777" w:rsidR="00DA3E7D" w:rsidRPr="00AB1EEE" w:rsidRDefault="00DA3E7D" w:rsidP="00DA3E7D">
      <w:pPr>
        <w:pStyle w:val="Heading3"/>
      </w:pPr>
      <w:bookmarkStart w:id="13" w:name="_Toc185530782"/>
      <w:r w:rsidRPr="00AB1EEE">
        <w:t>21.2.4</w:t>
      </w:r>
      <w:r w:rsidRPr="00AB1EEE">
        <w:tab/>
      </w:r>
      <w:proofErr w:type="spellStart"/>
      <w:r w:rsidRPr="00AB1EEE">
        <w:t>QoE</w:t>
      </w:r>
      <w:proofErr w:type="spellEnd"/>
      <w:r w:rsidRPr="00AB1EEE">
        <w:t xml:space="preserve"> Measurement Handling in RRC_IDLE and RRC_INACTIVE States</w:t>
      </w:r>
      <w:bookmarkEnd w:id="13"/>
    </w:p>
    <w:p w14:paraId="4A96E888" w14:textId="77777777" w:rsidR="00DA3E7D" w:rsidRPr="00AB1EEE" w:rsidRDefault="00DA3E7D" w:rsidP="00DA3E7D">
      <w:r w:rsidRPr="00AB1EEE">
        <w:t xml:space="preserve">If the UE enters RRC_INACTIVE, the UE AS configuration for the </w:t>
      </w:r>
      <w:proofErr w:type="spellStart"/>
      <w:r w:rsidRPr="00AB1EEE">
        <w:t>QoE</w:t>
      </w:r>
      <w:proofErr w:type="spellEnd"/>
      <w:r w:rsidRPr="00AB1EEE">
        <w:t xml:space="preserve"> is stored in the UE Inactive AS context.</w:t>
      </w:r>
    </w:p>
    <w:p w14:paraId="1A639887" w14:textId="77777777" w:rsidR="00DA3E7D" w:rsidRPr="00AB1EEE" w:rsidRDefault="00DA3E7D" w:rsidP="00DA3E7D">
      <w:r w:rsidRPr="00AB1EEE">
        <w:t xml:space="preserve">If the UE enters RRC_IDLE state, the UE releases all application layer measurement configurations except the application layer configurations explicitly indicated by the </w:t>
      </w:r>
      <w:proofErr w:type="spellStart"/>
      <w:r w:rsidRPr="00AB1EEE">
        <w:t>gNB</w:t>
      </w:r>
      <w:proofErr w:type="spellEnd"/>
      <w:r w:rsidRPr="00AB1EEE">
        <w:t xml:space="preserve"> as applicable in RRC_IDLE and RRC_INACTIVE states.</w:t>
      </w:r>
    </w:p>
    <w:p w14:paraId="79DF34D4" w14:textId="77777777" w:rsidR="00DA3E7D" w:rsidRPr="00AB1EEE" w:rsidRDefault="00DA3E7D" w:rsidP="00DA3E7D">
      <w:r w:rsidRPr="00AB1EEE">
        <w:t xml:space="preserve">For </w:t>
      </w:r>
      <w:proofErr w:type="spellStart"/>
      <w:r w:rsidRPr="00AB1EEE">
        <w:t>QoE</w:t>
      </w:r>
      <w:proofErr w:type="spellEnd"/>
      <w:r w:rsidRPr="00AB1EEE">
        <w:t xml:space="preserve"> measurement sessions pertaining to data flows received via MBS broadcast, </w:t>
      </w:r>
      <w:proofErr w:type="spellStart"/>
      <w:r w:rsidRPr="00AB1EEE">
        <w:t>QoE</w:t>
      </w:r>
      <w:proofErr w:type="spellEnd"/>
      <w:r w:rsidRPr="00AB1EEE">
        <w:t xml:space="preserve"> measurement collection may continue during the RRC_INACTIVE and RRC_IDLE.</w:t>
      </w:r>
    </w:p>
    <w:p w14:paraId="02FA954B" w14:textId="77777777" w:rsidR="00DA3E7D" w:rsidRPr="00AB1EEE" w:rsidRDefault="00DA3E7D" w:rsidP="00DA3E7D">
      <w:r w:rsidRPr="00AB1EEE">
        <w:lastRenderedPageBreak/>
        <w:t xml:space="preserve">Upon UE's transition from RRC_IDLE to RRC_CONNECTED, the </w:t>
      </w:r>
      <w:proofErr w:type="spellStart"/>
      <w:r w:rsidRPr="00AB1EEE">
        <w:t>gNB</w:t>
      </w:r>
      <w:proofErr w:type="spellEnd"/>
      <w:r w:rsidRPr="00AB1EEE">
        <w:t xml:space="preserve"> serving the UE should ensure that it does not release an already configured signalling-based </w:t>
      </w:r>
      <w:proofErr w:type="spellStart"/>
      <w:r w:rsidRPr="00AB1EEE">
        <w:t>QoE</w:t>
      </w:r>
      <w:proofErr w:type="spellEnd"/>
      <w:r w:rsidRPr="00AB1EEE">
        <w:t xml:space="preserve"> measurement configuration for the sake of configuring a new management-based </w:t>
      </w:r>
      <w:proofErr w:type="spellStart"/>
      <w:r w:rsidRPr="00AB1EEE">
        <w:t>QoE</w:t>
      </w:r>
      <w:proofErr w:type="spellEnd"/>
      <w:r w:rsidRPr="00AB1EEE">
        <w:t xml:space="preserve"> measurement configuration.</w:t>
      </w:r>
    </w:p>
    <w:p w14:paraId="623DFD7D" w14:textId="77777777" w:rsidR="00DA3E7D" w:rsidRPr="00AB1EEE" w:rsidRDefault="00DA3E7D" w:rsidP="00DA3E7D">
      <w:proofErr w:type="spellStart"/>
      <w:r w:rsidRPr="00AB1EEE">
        <w:t>QoE</w:t>
      </w:r>
      <w:proofErr w:type="spellEnd"/>
      <w:r w:rsidRPr="00AB1EEE">
        <w:t xml:space="preserve"> measurements for ongoing sessions should be continued when switching between 5GC Shared MBS traffic delivery and 5GC Individual MBS traffic delivery modes for MBS multicast.</w:t>
      </w:r>
    </w:p>
    <w:p w14:paraId="7F329ACC" w14:textId="77777777" w:rsidR="00DA3E7D" w:rsidRPr="00AB1EEE" w:rsidRDefault="00DA3E7D" w:rsidP="00DA3E7D">
      <w:r w:rsidRPr="00AB1EEE">
        <w:t xml:space="preserve">When the UE resumes the connection with a </w:t>
      </w:r>
      <w:proofErr w:type="spellStart"/>
      <w:r w:rsidRPr="00AB1EEE">
        <w:t>gNB</w:t>
      </w:r>
      <w:proofErr w:type="spellEnd"/>
      <w:r w:rsidRPr="00AB1EEE">
        <w:t xml:space="preserve"> that does not support QMC, the UE releases all configured application layer measurement configurations.</w:t>
      </w:r>
    </w:p>
    <w:p w14:paraId="536974A7" w14:textId="77777777" w:rsidR="00DA3E7D" w:rsidRPr="00AB1EEE" w:rsidRDefault="00DA3E7D" w:rsidP="00DA3E7D">
      <w:r w:rsidRPr="00AB1EEE">
        <w:t xml:space="preserve">For application measurement configurations applicable in RRC_IDLE and RRC_INACTIVE states, the UE continues on-going </w:t>
      </w:r>
      <w:proofErr w:type="spellStart"/>
      <w:r w:rsidRPr="00AB1EEE">
        <w:t>QoE</w:t>
      </w:r>
      <w:proofErr w:type="spellEnd"/>
      <w:r w:rsidRPr="00AB1EEE">
        <w:t xml:space="preserve"> measurement collection when entering RRC_IDLE or RRC_INACTIVE state, and also when returning to RRC_CONNECTED state. The UE may also start </w:t>
      </w:r>
      <w:proofErr w:type="spellStart"/>
      <w:r w:rsidRPr="00AB1EEE">
        <w:t>QoE</w:t>
      </w:r>
      <w:proofErr w:type="spellEnd"/>
      <w:r w:rsidRPr="00AB1EEE">
        <w:t xml:space="preserve"> collection according to the stored </w:t>
      </w:r>
      <w:proofErr w:type="spellStart"/>
      <w:r w:rsidRPr="00AB1EEE">
        <w:t>QoE</w:t>
      </w:r>
      <w:proofErr w:type="spellEnd"/>
      <w:r w:rsidRPr="00AB1EEE">
        <w:t xml:space="preserve"> configuration while in RRC_IDLE or RRC_INACTIVE state. The UE keeps the application layer measurement configurations but does not start new </w:t>
      </w:r>
      <w:proofErr w:type="spellStart"/>
      <w:r w:rsidRPr="00AB1EEE">
        <w:t>QoE</w:t>
      </w:r>
      <w:proofErr w:type="spellEnd"/>
      <w:r w:rsidRPr="00AB1EEE">
        <w:t xml:space="preserve"> measurement sessions when it is outside of the area scope for </w:t>
      </w:r>
      <w:proofErr w:type="spellStart"/>
      <w:r w:rsidRPr="00AB1EEE">
        <w:t>QoE</w:t>
      </w:r>
      <w:proofErr w:type="spellEnd"/>
      <w:r w:rsidRPr="00AB1EEE">
        <w:t xml:space="preserve"> configurations in RRC_IDLE and/or RRC_INACTIVE state. The UE stores the application layer measurement reports generated while in RRC_IDLE and/or RRC_INACTIVE state in the AS layer. The </w:t>
      </w:r>
      <w:proofErr w:type="spellStart"/>
      <w:r w:rsidRPr="00AB1EEE">
        <w:t>gNB</w:t>
      </w:r>
      <w:proofErr w:type="spellEnd"/>
      <w:r w:rsidRPr="00AB1EEE">
        <w:t xml:space="preserve"> can retrieve the application layer measurement reports/configurations and session status indication by configuring SRB4 or SRB5 after it receives an indication of application layer measurement report/configuration availability. The UE can send to the </w:t>
      </w:r>
      <w:proofErr w:type="spellStart"/>
      <w:r w:rsidRPr="00AB1EEE">
        <w:t>gNB</w:t>
      </w:r>
      <w:proofErr w:type="spellEnd"/>
      <w:r w:rsidRPr="00AB1EEE">
        <w:t xml:space="preserve"> the application layer measurement reports buffered when in RRC_IDLE and/or RRC_INACTIVE state, only when the UE has moved to RRC_CONNECTED state due to other reasons. The UE should not transit from RRC_IDLE or RRC_INACTIVE state to RRC_CONNECTED state for the sole purpose of sending stored application layer measurement reports.</w:t>
      </w:r>
    </w:p>
    <w:p w14:paraId="0FACFDEB" w14:textId="578EDE67" w:rsidR="00DA3E7D" w:rsidRPr="00AB1EEE" w:rsidRDefault="00DA3E7D" w:rsidP="00DA3E7D">
      <w:r w:rsidRPr="00AB1EEE">
        <w:t xml:space="preserve">For the application measurement configurations applicable in RRC_IDLE state (i.e. for MBS broadcast service), the </w:t>
      </w:r>
      <w:proofErr w:type="spellStart"/>
      <w:r w:rsidRPr="00AB1EEE">
        <w:t>gNB</w:t>
      </w:r>
      <w:proofErr w:type="spellEnd"/>
      <w:r w:rsidRPr="00AB1EEE">
        <w:t xml:space="preserve"> that configures the </w:t>
      </w:r>
      <w:proofErr w:type="spellStart"/>
      <w:r w:rsidRPr="00AB1EEE">
        <w:t>QoE</w:t>
      </w:r>
      <w:proofErr w:type="spellEnd"/>
      <w:r w:rsidRPr="00AB1EEE">
        <w:t xml:space="preserve"> measurement collection also indicates to the UE the </w:t>
      </w:r>
      <w:proofErr w:type="spellStart"/>
      <w:r w:rsidRPr="00AB1EEE">
        <w:t>QoE</w:t>
      </w:r>
      <w:proofErr w:type="spellEnd"/>
      <w:r w:rsidRPr="00AB1EEE">
        <w:t xml:space="preserve"> reference, MCE ID, service type, area scope, QMC assistance information (i.e., </w:t>
      </w:r>
      <w:proofErr w:type="spellStart"/>
      <w:r w:rsidRPr="00AB1EEE">
        <w:rPr>
          <w:i/>
          <w:iCs/>
        </w:rPr>
        <w:t>appLayerMeasPriority</w:t>
      </w:r>
      <w:proofErr w:type="spellEnd"/>
      <w:r w:rsidRPr="00AB1EEE">
        <w:t xml:space="preserve"> in TS 38.331 [12]), </w:t>
      </w:r>
      <w:proofErr w:type="spellStart"/>
      <w:r w:rsidRPr="00AB1EEE">
        <w:t>QoE</w:t>
      </w:r>
      <w:proofErr w:type="spellEnd"/>
      <w:r w:rsidRPr="00AB1EEE">
        <w:t xml:space="preserve"> measurement type (signalling-based or management-based measurement), and available </w:t>
      </w:r>
      <w:proofErr w:type="spellStart"/>
      <w:r w:rsidRPr="00AB1EEE">
        <w:t>RVQoE</w:t>
      </w:r>
      <w:proofErr w:type="spellEnd"/>
      <w:r w:rsidRPr="00AB1EEE">
        <w:t xml:space="preserve"> metrics, per </w:t>
      </w:r>
      <w:proofErr w:type="spellStart"/>
      <w:r w:rsidRPr="00AB1EEE">
        <w:t>QoE</w:t>
      </w:r>
      <w:proofErr w:type="spellEnd"/>
      <w:r w:rsidRPr="00AB1EEE">
        <w:t xml:space="preserve"> reference</w:t>
      </w:r>
      <w:ins w:id="14" w:author="Lenovo" w:date="2025-02-05T19:18:00Z">
        <w:r w:rsidR="00495553">
          <w:t>.</w:t>
        </w:r>
      </w:ins>
      <w:del w:id="15" w:author="Lenovo" w:date="2025-02-05T19:18:00Z">
        <w:r w:rsidRPr="00AB1EEE" w:rsidDel="00495553">
          <w:delText>,</w:delText>
        </w:r>
      </w:del>
      <w:r w:rsidRPr="00AB1EEE">
        <w:t xml:space="preserve"> </w:t>
      </w:r>
      <w:del w:id="16" w:author="Lenovo" w:date="2025-02-05T19:18:00Z">
        <w:r w:rsidRPr="00AB1EEE" w:rsidDel="00495553">
          <w:delText xml:space="preserve">the </w:delText>
        </w:r>
      </w:del>
      <w:ins w:id="17" w:author="Lenovo" w:date="2025-02-05T19:18:00Z">
        <w:r w:rsidR="00495553">
          <w:t>T</w:t>
        </w:r>
        <w:r w:rsidR="00495553" w:rsidRPr="00AB1EEE">
          <w:t xml:space="preserve">he </w:t>
        </w:r>
      </w:ins>
      <w:r w:rsidRPr="00AB1EEE">
        <w:t xml:space="preserve">UE stores the received information including the </w:t>
      </w:r>
      <w:proofErr w:type="spellStart"/>
      <w:r w:rsidRPr="00AB1EEE">
        <w:t>QoE</w:t>
      </w:r>
      <w:proofErr w:type="spellEnd"/>
      <w:r w:rsidRPr="00AB1EEE">
        <w:t xml:space="preserve"> reference, measurement configuration application layer ID, MCE ID, service type, area scope, QMC assistance information (i.e., </w:t>
      </w:r>
      <w:proofErr w:type="spellStart"/>
      <w:r w:rsidRPr="00AB1EEE">
        <w:rPr>
          <w:i/>
          <w:iCs/>
        </w:rPr>
        <w:t>appLayerMeasPriority</w:t>
      </w:r>
      <w:proofErr w:type="spellEnd"/>
      <w:r w:rsidRPr="00AB1EEE">
        <w:t xml:space="preserve"> in TS 38.331 [12]), </w:t>
      </w:r>
      <w:proofErr w:type="spellStart"/>
      <w:r w:rsidRPr="00AB1EEE">
        <w:t>QoE</w:t>
      </w:r>
      <w:proofErr w:type="spellEnd"/>
      <w:r w:rsidRPr="00AB1EEE">
        <w:t xml:space="preserve"> measurement type, and available </w:t>
      </w:r>
      <w:proofErr w:type="spellStart"/>
      <w:r w:rsidRPr="00AB1EEE">
        <w:t>RVQoE</w:t>
      </w:r>
      <w:proofErr w:type="spellEnd"/>
      <w:r w:rsidRPr="00AB1EEE">
        <w:t xml:space="preserve"> metrics, per </w:t>
      </w:r>
      <w:proofErr w:type="spellStart"/>
      <w:r w:rsidRPr="00AB1EEE">
        <w:t>QoE</w:t>
      </w:r>
      <w:proofErr w:type="spellEnd"/>
      <w:r w:rsidRPr="00AB1EEE">
        <w:t xml:space="preserve"> reference when entering RRC_IDLE. Upon UE's transition from RRC_IDLE to RRC_CONNECTED, the UE indicates the stored information to the new serving </w:t>
      </w:r>
      <w:proofErr w:type="spellStart"/>
      <w:r w:rsidRPr="00AB1EEE">
        <w:t>gNB</w:t>
      </w:r>
      <w:proofErr w:type="spellEnd"/>
      <w:r w:rsidRPr="00AB1EEE">
        <w:t xml:space="preserve">, and the new serving </w:t>
      </w:r>
      <w:proofErr w:type="spellStart"/>
      <w:r w:rsidRPr="00AB1EEE">
        <w:t>gNB</w:t>
      </w:r>
      <w:proofErr w:type="spellEnd"/>
      <w:r w:rsidRPr="00AB1EEE">
        <w:t xml:space="preserve"> can use the information when managing the </w:t>
      </w:r>
      <w:proofErr w:type="spellStart"/>
      <w:r w:rsidRPr="00AB1EEE">
        <w:t>QoE</w:t>
      </w:r>
      <w:proofErr w:type="spellEnd"/>
      <w:r w:rsidRPr="00AB1EEE">
        <w:t xml:space="preserve"> configurations including configuring, releasing, updating the </w:t>
      </w:r>
      <w:proofErr w:type="spellStart"/>
      <w:r w:rsidRPr="00AB1EEE">
        <w:t>QoE</w:t>
      </w:r>
      <w:proofErr w:type="spellEnd"/>
      <w:r w:rsidRPr="00AB1EEE">
        <w:t xml:space="preserve"> configuration, and receiving and forwarding the </w:t>
      </w:r>
      <w:proofErr w:type="spellStart"/>
      <w:r w:rsidRPr="00AB1EEE">
        <w:t>QoE</w:t>
      </w:r>
      <w:proofErr w:type="spellEnd"/>
      <w:r w:rsidRPr="00AB1EEE">
        <w:t xml:space="preserve"> reports buffered in RRC_IDLE.</w:t>
      </w:r>
    </w:p>
    <w:p w14:paraId="7A95CC47" w14:textId="77777777" w:rsidR="00DA3E7D" w:rsidRPr="00AB1EEE" w:rsidRDefault="00DA3E7D" w:rsidP="00DA3E7D">
      <w:pPr>
        <w:pStyle w:val="Heading3"/>
      </w:pPr>
      <w:bookmarkStart w:id="18" w:name="_Toc185530783"/>
      <w:r w:rsidRPr="00AB1EEE">
        <w:t>21.2.5</w:t>
      </w:r>
      <w:r w:rsidRPr="00AB1EEE">
        <w:tab/>
        <w:t xml:space="preserve">Per-slice </w:t>
      </w:r>
      <w:proofErr w:type="spellStart"/>
      <w:r w:rsidRPr="00AB1EEE">
        <w:t>QoE</w:t>
      </w:r>
      <w:proofErr w:type="spellEnd"/>
      <w:r w:rsidRPr="00AB1EEE">
        <w:t xml:space="preserve"> Measurement</w:t>
      </w:r>
      <w:bookmarkEnd w:id="18"/>
    </w:p>
    <w:p w14:paraId="5FCAAA90" w14:textId="77777777" w:rsidR="00DA3E7D" w:rsidRPr="00AB1EEE" w:rsidRDefault="00DA3E7D" w:rsidP="00DA3E7D">
      <w:r w:rsidRPr="00AB1EEE">
        <w:t xml:space="preserve">When a service is provided within a configured slice, the </w:t>
      </w:r>
      <w:proofErr w:type="spellStart"/>
      <w:r w:rsidRPr="00AB1EEE">
        <w:t>QoE</w:t>
      </w:r>
      <w:proofErr w:type="spellEnd"/>
      <w:r w:rsidRPr="00AB1EEE">
        <w:t xml:space="preserve"> Measurement for this service type can also be configured together with the corresponding slice scope, so that the user experience of this service can also be evaluated on a per-slice basis. Multiple </w:t>
      </w:r>
      <w:proofErr w:type="spellStart"/>
      <w:r w:rsidRPr="00AB1EEE">
        <w:t>QoE</w:t>
      </w:r>
      <w:proofErr w:type="spellEnd"/>
      <w:r w:rsidRPr="00AB1EEE">
        <w:t xml:space="preserve"> measurement configurations can be configured for the same service type, and each configuration can pertain to different slices, where each </w:t>
      </w:r>
      <w:proofErr w:type="spellStart"/>
      <w:r w:rsidRPr="00AB1EEE">
        <w:t>QoE</w:t>
      </w:r>
      <w:proofErr w:type="spellEnd"/>
      <w:r w:rsidRPr="00AB1EEE">
        <w:t xml:space="preserve"> measurement configuration is identified with a </w:t>
      </w:r>
      <w:proofErr w:type="spellStart"/>
      <w:r w:rsidRPr="00AB1EEE">
        <w:t>QoE</w:t>
      </w:r>
      <w:proofErr w:type="spellEnd"/>
      <w:r w:rsidRPr="00AB1EEE">
        <w:t xml:space="preserve"> reference.</w:t>
      </w:r>
    </w:p>
    <w:p w14:paraId="7CFE505E" w14:textId="77777777" w:rsidR="00DA3E7D" w:rsidRPr="00AB1EEE" w:rsidRDefault="00DA3E7D" w:rsidP="00DA3E7D">
      <w:r w:rsidRPr="00AB1EEE">
        <w:t xml:space="preserve">The UE includes the network slice identifier inside the </w:t>
      </w:r>
      <w:proofErr w:type="spellStart"/>
      <w:r w:rsidRPr="00AB1EEE">
        <w:t>QoE</w:t>
      </w:r>
      <w:proofErr w:type="spellEnd"/>
      <w:r w:rsidRPr="00AB1EEE">
        <w:t xml:space="preserve"> measurement report container when sending the </w:t>
      </w:r>
      <w:proofErr w:type="spellStart"/>
      <w:r w:rsidRPr="00AB1EEE">
        <w:t>QoE</w:t>
      </w:r>
      <w:proofErr w:type="spellEnd"/>
      <w:r w:rsidRPr="00AB1EEE">
        <w:t xml:space="preserve"> measurement reports.</w:t>
      </w:r>
    </w:p>
    <w:p w14:paraId="435E223B" w14:textId="77777777" w:rsidR="00DA3E7D" w:rsidRPr="00AB1EEE" w:rsidRDefault="00DA3E7D" w:rsidP="00DA3E7D">
      <w:pPr>
        <w:pStyle w:val="Heading2"/>
      </w:pPr>
      <w:bookmarkStart w:id="19" w:name="_Toc185530784"/>
      <w:r w:rsidRPr="00AB1EEE">
        <w:t>21.3</w:t>
      </w:r>
      <w:r w:rsidRPr="00AB1EEE">
        <w:tab/>
      </w:r>
      <w:proofErr w:type="spellStart"/>
      <w:r w:rsidRPr="00AB1EEE">
        <w:t>QoE</w:t>
      </w:r>
      <w:proofErr w:type="spellEnd"/>
      <w:r w:rsidRPr="00AB1EEE">
        <w:t xml:space="preserve"> Measurement Continuity for Mobility</w:t>
      </w:r>
      <w:bookmarkEnd w:id="19"/>
    </w:p>
    <w:p w14:paraId="0D54037C" w14:textId="77777777" w:rsidR="00DA3E7D" w:rsidRPr="00AB1EEE" w:rsidRDefault="00DA3E7D" w:rsidP="00DA3E7D">
      <w:proofErr w:type="spellStart"/>
      <w:r w:rsidRPr="00AB1EEE">
        <w:t>QoE</w:t>
      </w:r>
      <w:proofErr w:type="spellEnd"/>
      <w:r w:rsidRPr="00AB1EEE">
        <w:t xml:space="preserve"> measurement collection continuity for intra-system intra-RAT</w:t>
      </w:r>
      <w:r w:rsidRPr="00AB1EEE">
        <w:rPr>
          <w:rFonts w:eastAsia="SimSun"/>
        </w:rPr>
        <w:t>/</w:t>
      </w:r>
      <w:r w:rsidRPr="00AB1EEE">
        <w:t xml:space="preserve">inter-RAT handover is supported, with the Area Scope parameters configured by the OAM, where the network is responsible for keeping track of whether the UE is inside or outside the area scope. A UE continues an ongoing </w:t>
      </w:r>
      <w:proofErr w:type="spellStart"/>
      <w:r w:rsidRPr="00AB1EEE">
        <w:t>QoE</w:t>
      </w:r>
      <w:proofErr w:type="spellEnd"/>
      <w:r w:rsidRPr="00AB1EEE">
        <w:t xml:space="preserve"> measurement even if it leaves the area scope, unless the network indicates to the UE to release the </w:t>
      </w:r>
      <w:r w:rsidRPr="00AB1EEE">
        <w:rPr>
          <w:rFonts w:eastAsia="SimSun"/>
        </w:rPr>
        <w:t>application layer</w:t>
      </w:r>
      <w:r w:rsidRPr="00AB1EEE">
        <w:t xml:space="preserve"> measurement configuration.</w:t>
      </w:r>
    </w:p>
    <w:p w14:paraId="6B165B8D" w14:textId="77777777" w:rsidR="00DA3E7D" w:rsidRPr="00AB1EEE" w:rsidRDefault="00DA3E7D" w:rsidP="00DA3E7D">
      <w:r w:rsidRPr="00AB1EEE">
        <w:t xml:space="preserve">For handover, the source </w:t>
      </w:r>
      <w:proofErr w:type="spellStart"/>
      <w:r w:rsidRPr="00AB1EEE">
        <w:t>gNB</w:t>
      </w:r>
      <w:proofErr w:type="spellEnd"/>
      <w:r w:rsidRPr="00AB1EEE">
        <w:t xml:space="preserve"> may transmit the information related to one or more application layer measurement configurations of the UE to the target </w:t>
      </w:r>
      <w:proofErr w:type="spellStart"/>
      <w:r w:rsidRPr="00AB1EEE">
        <w:t>gNB</w:t>
      </w:r>
      <w:proofErr w:type="spellEnd"/>
      <w:r w:rsidRPr="00AB1EEE">
        <w:t xml:space="preserve"> via </w:t>
      </w:r>
      <w:proofErr w:type="spellStart"/>
      <w:r w:rsidRPr="00AB1EEE">
        <w:t>XnAP</w:t>
      </w:r>
      <w:proofErr w:type="spellEnd"/>
      <w:r w:rsidRPr="00AB1EEE">
        <w:t xml:space="preserve"> or NGAP. For signalling-based </w:t>
      </w:r>
      <w:proofErr w:type="spellStart"/>
      <w:r w:rsidRPr="00AB1EEE">
        <w:t>QoE</w:t>
      </w:r>
      <w:proofErr w:type="spellEnd"/>
      <w:r w:rsidRPr="00AB1EEE">
        <w:t>, the service type</w:t>
      </w:r>
      <w:r w:rsidRPr="00AB1EEE">
        <w:rPr>
          <w:rFonts w:eastAsia="SimSun"/>
        </w:rPr>
        <w:t xml:space="preserve"> indication</w:t>
      </w:r>
      <w:r w:rsidRPr="00AB1EEE">
        <w:t xml:space="preserve">, the </w:t>
      </w:r>
      <w:proofErr w:type="spellStart"/>
      <w:r w:rsidRPr="00AB1EEE">
        <w:t>QoE</w:t>
      </w:r>
      <w:proofErr w:type="spellEnd"/>
      <w:r w:rsidRPr="00AB1EEE">
        <w:t xml:space="preserve"> reference, and, optionally, the container for application layer measurement configuration, MCE IP address, measurement configuration application layer ID, MDT alignment information, area scope, slice support list for QMC</w:t>
      </w:r>
      <w:r w:rsidRPr="00AB1EEE">
        <w:rPr>
          <w:rFonts w:eastAsia="SimSun"/>
        </w:rPr>
        <w:t xml:space="preserve">, available RAN visible </w:t>
      </w:r>
      <w:proofErr w:type="spellStart"/>
      <w:r w:rsidRPr="00AB1EEE">
        <w:rPr>
          <w:rFonts w:eastAsia="SimSun"/>
        </w:rPr>
        <w:t>QoE</w:t>
      </w:r>
      <w:proofErr w:type="spellEnd"/>
      <w:r w:rsidRPr="00AB1EEE">
        <w:rPr>
          <w:rFonts w:eastAsia="SimSun"/>
        </w:rPr>
        <w:t xml:space="preserve"> metrics,</w:t>
      </w:r>
      <w:r w:rsidRPr="00AB1EEE">
        <w:t xml:space="preserve"> </w:t>
      </w:r>
      <w:proofErr w:type="spellStart"/>
      <w:r w:rsidRPr="00AB1EEE">
        <w:t>QoE</w:t>
      </w:r>
      <w:proofErr w:type="spellEnd"/>
      <w:r w:rsidRPr="00AB1EEE">
        <w:t xml:space="preserve"> measurement session status, MBS communication service type, and assistance information for </w:t>
      </w:r>
      <w:proofErr w:type="spellStart"/>
      <w:r w:rsidRPr="00AB1EEE">
        <w:t>QoE</w:t>
      </w:r>
      <w:proofErr w:type="spellEnd"/>
      <w:r w:rsidRPr="00AB1EEE">
        <w:t xml:space="preserve"> measurement are passed to the target </w:t>
      </w:r>
      <w:proofErr w:type="spellStart"/>
      <w:r w:rsidRPr="00AB1EEE">
        <w:t>gNB</w:t>
      </w:r>
      <w:proofErr w:type="spellEnd"/>
      <w:r w:rsidRPr="00AB1EEE">
        <w:t xml:space="preserve">. For management-based </w:t>
      </w:r>
      <w:proofErr w:type="spellStart"/>
      <w:r w:rsidRPr="00AB1EEE">
        <w:t>QoE</w:t>
      </w:r>
      <w:proofErr w:type="spellEnd"/>
      <w:r w:rsidRPr="00AB1EEE">
        <w:t xml:space="preserve">, the </w:t>
      </w:r>
      <w:proofErr w:type="spellStart"/>
      <w:r w:rsidRPr="00AB1EEE">
        <w:t>QoE</w:t>
      </w:r>
      <w:proofErr w:type="spellEnd"/>
      <w:r w:rsidRPr="00AB1EEE">
        <w:t xml:space="preserve"> reference, service type</w:t>
      </w:r>
      <w:r w:rsidRPr="00AB1EEE">
        <w:rPr>
          <w:rFonts w:eastAsia="SimSun"/>
        </w:rPr>
        <w:t xml:space="preserve"> indication</w:t>
      </w:r>
      <w:r w:rsidRPr="00AB1EEE">
        <w:t xml:space="preserve">, and, optionally, the measurement configuration application layer ID, the MCE IP address, area scope, slice support list for QMC, MBS communication service type, assistance information for </w:t>
      </w:r>
      <w:proofErr w:type="spellStart"/>
      <w:r w:rsidRPr="00AB1EEE">
        <w:t>QoE</w:t>
      </w:r>
      <w:proofErr w:type="spellEnd"/>
      <w:r w:rsidRPr="00AB1EEE">
        <w:t xml:space="preserve"> measurement and </w:t>
      </w:r>
      <w:proofErr w:type="spellStart"/>
      <w:r w:rsidRPr="00AB1EEE">
        <w:t>QoE</w:t>
      </w:r>
      <w:proofErr w:type="spellEnd"/>
      <w:r w:rsidRPr="00AB1EEE">
        <w:t xml:space="preserve"> measurement session status are passed to the target </w:t>
      </w:r>
      <w:proofErr w:type="spellStart"/>
      <w:r w:rsidRPr="00AB1EEE">
        <w:t>gNB</w:t>
      </w:r>
      <w:proofErr w:type="spellEnd"/>
      <w:r w:rsidRPr="00AB1EEE">
        <w:t xml:space="preserve">. For RRC_INACTIVE state mobility, </w:t>
      </w:r>
      <w:proofErr w:type="spellStart"/>
      <w:r w:rsidRPr="00AB1EEE">
        <w:t>QoE</w:t>
      </w:r>
      <w:proofErr w:type="spellEnd"/>
      <w:r w:rsidRPr="00AB1EEE">
        <w:t xml:space="preserve"> measurement configuration(s) of a specific UE can be retrieved from the </w:t>
      </w:r>
      <w:proofErr w:type="spellStart"/>
      <w:r w:rsidRPr="00AB1EEE">
        <w:t>gNB</w:t>
      </w:r>
      <w:proofErr w:type="spellEnd"/>
      <w:r w:rsidRPr="00AB1EEE">
        <w:t xml:space="preserve"> hosting the UE context when the UE resumes to the RRC_CONNECTED state.</w:t>
      </w:r>
    </w:p>
    <w:p w14:paraId="53C31034" w14:textId="77777777" w:rsidR="00DA3E7D" w:rsidRPr="00AB1EEE" w:rsidRDefault="00DA3E7D" w:rsidP="00DA3E7D">
      <w:r w:rsidRPr="00AB1EEE">
        <w:lastRenderedPageBreak/>
        <w:t xml:space="preserve">For signalling-based </w:t>
      </w:r>
      <w:proofErr w:type="spellStart"/>
      <w:r w:rsidRPr="00AB1EEE">
        <w:t>QoE</w:t>
      </w:r>
      <w:proofErr w:type="spellEnd"/>
      <w:r w:rsidRPr="00AB1EEE">
        <w:t xml:space="preserve">, at handover to a target </w:t>
      </w:r>
      <w:proofErr w:type="spellStart"/>
      <w:r w:rsidRPr="00AB1EEE">
        <w:t>gNB</w:t>
      </w:r>
      <w:proofErr w:type="spellEnd"/>
      <w:r w:rsidRPr="00AB1EEE">
        <w:t xml:space="preserve"> that supports </w:t>
      </w:r>
      <w:proofErr w:type="spellStart"/>
      <w:r w:rsidRPr="00AB1EEE">
        <w:t>QoE</w:t>
      </w:r>
      <w:proofErr w:type="spellEnd"/>
      <w:r w:rsidRPr="00AB1EEE">
        <w:t xml:space="preserve"> measurement collection, the target </w:t>
      </w:r>
      <w:proofErr w:type="spellStart"/>
      <w:r w:rsidRPr="00AB1EEE">
        <w:t>gNB</w:t>
      </w:r>
      <w:proofErr w:type="spellEnd"/>
      <w:r w:rsidRPr="00AB1EEE">
        <w:t xml:space="preserve"> decides which of the application layer measurement configurations should be kept and which should be released, e.g., based on application layer measurement configuration information received from the source </w:t>
      </w:r>
      <w:proofErr w:type="spellStart"/>
      <w:r w:rsidRPr="00AB1EEE">
        <w:t>gNB</w:t>
      </w:r>
      <w:proofErr w:type="spellEnd"/>
      <w:r w:rsidRPr="00AB1EEE">
        <w:t xml:space="preserve"> in </w:t>
      </w:r>
      <w:proofErr w:type="spellStart"/>
      <w:r w:rsidRPr="00AB1EEE">
        <w:t>Xn</w:t>
      </w:r>
      <w:proofErr w:type="spellEnd"/>
      <w:r w:rsidRPr="00AB1EEE">
        <w:t>/NG signalling.</w:t>
      </w:r>
    </w:p>
    <w:p w14:paraId="7D518EF3" w14:textId="798C5F94" w:rsidR="00DA3E7D" w:rsidRPr="00AB1EEE" w:rsidRDefault="00DA3E7D" w:rsidP="00DA3E7D">
      <w:r w:rsidRPr="00AB1EEE">
        <w:t xml:space="preserve">When the UE is handed over to a target </w:t>
      </w:r>
      <w:proofErr w:type="spellStart"/>
      <w:ins w:id="20" w:author="Lenovo" w:date="2025-02-05T19:20:00Z">
        <w:r w:rsidR="00572E39">
          <w:t>gNB</w:t>
        </w:r>
        <w:proofErr w:type="spellEnd"/>
        <w:r w:rsidR="00572E39">
          <w:t xml:space="preserve"> </w:t>
        </w:r>
      </w:ins>
      <w:r w:rsidRPr="00AB1EEE">
        <w:t>that does not support QMC, the UE releases all configured application layer measurement configurations.</w:t>
      </w:r>
    </w:p>
    <w:p w14:paraId="3CE60E58" w14:textId="77777777" w:rsidR="00DA3E7D" w:rsidRPr="00AB1EEE" w:rsidRDefault="00DA3E7D" w:rsidP="00DA3E7D">
      <w:r w:rsidRPr="00AB1EEE">
        <w:t xml:space="preserve">The continuity of </w:t>
      </w:r>
      <w:proofErr w:type="spellStart"/>
      <w:r w:rsidRPr="00AB1EEE">
        <w:t>QoE</w:t>
      </w:r>
      <w:proofErr w:type="spellEnd"/>
      <w:r w:rsidRPr="00AB1EEE">
        <w:t xml:space="preserve"> measurement configuration and reporting in NR-DC scenario is supported as specified in TS 37.340 [21].</w:t>
      </w:r>
    </w:p>
    <w:p w14:paraId="60C1086E" w14:textId="0687AA3F" w:rsidR="00DA3E7D" w:rsidRPr="00AB1EEE" w:rsidRDefault="00DA3E7D" w:rsidP="00DA3E7D">
      <w:proofErr w:type="spellStart"/>
      <w:r w:rsidRPr="00AB1EEE">
        <w:t>QoE</w:t>
      </w:r>
      <w:proofErr w:type="spellEnd"/>
      <w:r w:rsidRPr="00AB1EEE">
        <w:t xml:space="preserve"> measurement collection continuity for intra-system inter-RAT handover</w:t>
      </w:r>
      <w:r w:rsidRPr="00AB1EEE">
        <w:rPr>
          <w:rFonts w:eastAsia="SimSun"/>
        </w:rPr>
        <w:t xml:space="preserve"> </w:t>
      </w:r>
      <w:r w:rsidRPr="00AB1EEE">
        <w:t xml:space="preserve">is supported. For </w:t>
      </w:r>
      <w:ins w:id="21" w:author="Lenovo" w:date="2025-02-05T19:23:00Z">
        <w:r w:rsidR="007D373C" w:rsidRPr="007D373C">
          <w:t>intra-5GC</w:t>
        </w:r>
      </w:ins>
      <w:del w:id="22" w:author="Lenovo" w:date="2025-02-05T19:23:00Z">
        <w:r w:rsidRPr="00AB1EEE" w:rsidDel="007D373C">
          <w:delText>a</w:delText>
        </w:r>
      </w:del>
      <w:r w:rsidRPr="00AB1EEE">
        <w:t xml:space="preserve"> handover from a source </w:t>
      </w:r>
      <w:proofErr w:type="spellStart"/>
      <w:r w:rsidRPr="00AB1EEE">
        <w:t>gNB</w:t>
      </w:r>
      <w:proofErr w:type="spellEnd"/>
      <w:r w:rsidRPr="00AB1EEE">
        <w:t xml:space="preserve"> to a target ng-</w:t>
      </w:r>
      <w:proofErr w:type="spellStart"/>
      <w:r w:rsidRPr="00AB1EEE">
        <w:t>eNB</w:t>
      </w:r>
      <w:proofErr w:type="spellEnd"/>
      <w:r w:rsidRPr="00AB1EEE">
        <w:t xml:space="preserve">, measurements continuity for only one </w:t>
      </w:r>
      <w:proofErr w:type="spellStart"/>
      <w:r w:rsidRPr="00AB1EEE">
        <w:t>QoE</w:t>
      </w:r>
      <w:proofErr w:type="spellEnd"/>
      <w:r w:rsidRPr="00AB1EEE">
        <w:t xml:space="preserve"> measurement configuration can be supported when the UE connects to the target ng-</w:t>
      </w:r>
      <w:proofErr w:type="spellStart"/>
      <w:r w:rsidRPr="00AB1EEE">
        <w:t>eNB</w:t>
      </w:r>
      <w:proofErr w:type="spellEnd"/>
      <w:r w:rsidRPr="00AB1EEE">
        <w:t xml:space="preserve">. The source </w:t>
      </w:r>
      <w:proofErr w:type="spellStart"/>
      <w:r w:rsidRPr="00AB1EEE">
        <w:t>gNB</w:t>
      </w:r>
      <w:proofErr w:type="spellEnd"/>
      <w:r w:rsidRPr="00AB1EEE">
        <w:t xml:space="preserve"> decides which </w:t>
      </w:r>
      <w:proofErr w:type="spellStart"/>
      <w:r w:rsidRPr="00AB1EEE">
        <w:t>QoE</w:t>
      </w:r>
      <w:proofErr w:type="spellEnd"/>
      <w:r w:rsidRPr="00AB1EEE">
        <w:t xml:space="preserve"> measurement to keep and sends the information about this </w:t>
      </w:r>
      <w:proofErr w:type="spellStart"/>
      <w:r w:rsidRPr="00AB1EEE">
        <w:t>QoE</w:t>
      </w:r>
      <w:proofErr w:type="spellEnd"/>
      <w:r w:rsidRPr="00AB1EEE">
        <w:t xml:space="preserve"> measurement to the target ng-</w:t>
      </w:r>
      <w:proofErr w:type="spellStart"/>
      <w:r w:rsidRPr="00AB1EEE">
        <w:t>eNB</w:t>
      </w:r>
      <w:proofErr w:type="spellEnd"/>
      <w:r w:rsidRPr="00AB1EEE">
        <w:t>.</w:t>
      </w:r>
      <w:ins w:id="23" w:author="Lenovo" w:date="2025-02-05T19:24:00Z">
        <w:r w:rsidR="004B48E7" w:rsidRPr="004B48E7">
          <w:t xml:space="preserve"> </w:t>
        </w:r>
        <w:r w:rsidR="004B48E7">
          <w:t>T</w:t>
        </w:r>
        <w:r w:rsidR="004B48E7" w:rsidRPr="004B48E7">
          <w:t xml:space="preserve">he UE releases all NR </w:t>
        </w:r>
        <w:proofErr w:type="spellStart"/>
        <w:r w:rsidR="004B48E7" w:rsidRPr="004B48E7">
          <w:t>QoE</w:t>
        </w:r>
        <w:proofErr w:type="spellEnd"/>
        <w:r w:rsidR="004B48E7" w:rsidRPr="004B48E7">
          <w:t xml:space="preserve"> configuration(s) and it applies the LTE </w:t>
        </w:r>
        <w:proofErr w:type="spellStart"/>
        <w:r w:rsidR="004B48E7" w:rsidRPr="004B48E7">
          <w:t>QoE</w:t>
        </w:r>
        <w:proofErr w:type="spellEnd"/>
        <w:r w:rsidR="004B48E7" w:rsidRPr="004B48E7">
          <w:t xml:space="preserve"> configuration</w:t>
        </w:r>
        <w:r w:rsidR="004B48E7">
          <w:t>,</w:t>
        </w:r>
        <w:r w:rsidR="004B48E7" w:rsidRPr="004B48E7">
          <w:t xml:space="preserve"> if received</w:t>
        </w:r>
        <w:r w:rsidR="00056BA0">
          <w:t xml:space="preserve"> from the target ng-</w:t>
        </w:r>
        <w:proofErr w:type="spellStart"/>
        <w:r w:rsidR="00056BA0">
          <w:t>eNB</w:t>
        </w:r>
        <w:proofErr w:type="spellEnd"/>
        <w:r w:rsidR="00056BA0">
          <w:t>.</w:t>
        </w:r>
      </w:ins>
    </w:p>
    <w:p w14:paraId="686D4238" w14:textId="65B14318" w:rsidR="00DA3E7D" w:rsidRPr="00AB1EEE" w:rsidRDefault="00DA3E7D" w:rsidP="00DA3E7D">
      <w:r w:rsidRPr="00AB1EEE">
        <w:t>For intra-5GC handover from a source ng-</w:t>
      </w:r>
      <w:proofErr w:type="spellStart"/>
      <w:r w:rsidRPr="00AB1EEE">
        <w:t>eNB</w:t>
      </w:r>
      <w:proofErr w:type="spellEnd"/>
      <w:r w:rsidRPr="00AB1EEE">
        <w:t xml:space="preserve"> to a target </w:t>
      </w:r>
      <w:proofErr w:type="spellStart"/>
      <w:r w:rsidRPr="00AB1EEE">
        <w:t>gNB</w:t>
      </w:r>
      <w:proofErr w:type="spellEnd"/>
      <w:r w:rsidRPr="00AB1EEE">
        <w:t xml:space="preserve">, the UE releases </w:t>
      </w:r>
      <w:del w:id="24" w:author="Lenovo" w:date="2025-02-05T19:20:00Z">
        <w:r w:rsidRPr="00AB1EEE" w:rsidDel="00136280">
          <w:delText xml:space="preserve">all </w:delText>
        </w:r>
      </w:del>
      <w:ins w:id="25" w:author="Lenovo" w:date="2025-02-05T19:20:00Z">
        <w:r w:rsidR="00136280">
          <w:t>the</w:t>
        </w:r>
        <w:r w:rsidR="00136280" w:rsidRPr="00AB1EEE" w:rsidDel="004B1364">
          <w:t xml:space="preserve"> </w:t>
        </w:r>
      </w:ins>
      <w:r w:rsidRPr="00AB1EEE">
        <w:t xml:space="preserve">LTE </w:t>
      </w:r>
      <w:proofErr w:type="spellStart"/>
      <w:r w:rsidRPr="00AB1EEE">
        <w:t>QoE</w:t>
      </w:r>
      <w:proofErr w:type="spellEnd"/>
      <w:r w:rsidRPr="00AB1EEE">
        <w:t xml:space="preserve"> configuration</w:t>
      </w:r>
      <w:del w:id="26" w:author="Lenovo" w:date="2025-02-05T19:20:00Z">
        <w:r w:rsidRPr="00AB1EEE" w:rsidDel="00B964BF">
          <w:delText>s</w:delText>
        </w:r>
      </w:del>
      <w:r w:rsidRPr="00AB1EEE">
        <w:t xml:space="preserve"> and it applies the NR </w:t>
      </w:r>
      <w:proofErr w:type="spellStart"/>
      <w:r w:rsidRPr="00AB1EEE">
        <w:t>QoE</w:t>
      </w:r>
      <w:proofErr w:type="spellEnd"/>
      <w:r w:rsidRPr="00AB1EEE">
        <w:t xml:space="preserve"> configuration(s), if received from the target </w:t>
      </w:r>
      <w:del w:id="27" w:author="Lenovo" w:date="2025-02-05T19:20:00Z">
        <w:r w:rsidRPr="00AB1EEE" w:rsidDel="00136280">
          <w:delText>RAT</w:delText>
        </w:r>
      </w:del>
      <w:proofErr w:type="spellStart"/>
      <w:ins w:id="28" w:author="Lenovo" w:date="2025-02-05T19:20:00Z">
        <w:r w:rsidR="00136280">
          <w:t>gNB</w:t>
        </w:r>
      </w:ins>
      <w:proofErr w:type="spellEnd"/>
      <w:r w:rsidRPr="00AB1EEE">
        <w:t>.</w:t>
      </w:r>
    </w:p>
    <w:p w14:paraId="42924B84" w14:textId="61FCC6A6" w:rsidR="00DA3E7D" w:rsidRPr="00AB1EEE" w:rsidDel="00056BA0" w:rsidRDefault="00DA3E7D" w:rsidP="00DA3E7D">
      <w:pPr>
        <w:rPr>
          <w:del w:id="29" w:author="Lenovo" w:date="2025-02-05T19:25:00Z"/>
        </w:rPr>
      </w:pPr>
      <w:del w:id="30" w:author="Lenovo" w:date="2025-02-05T19:25:00Z">
        <w:r w:rsidRPr="00AB1EEE" w:rsidDel="00056BA0">
          <w:delText>For intra-5GC handover from a source gNB to a target ng-eNB, the UE releases all NR QoE configuration(s) and it applies the LTE QoE configuration if received.</w:delText>
        </w:r>
      </w:del>
    </w:p>
    <w:p w14:paraId="0167D362" w14:textId="77777777" w:rsidR="00DA3E7D" w:rsidRPr="00AB1EEE" w:rsidRDefault="00DA3E7D" w:rsidP="00DA3E7D">
      <w:pPr>
        <w:pStyle w:val="Heading2"/>
      </w:pPr>
      <w:bookmarkStart w:id="31" w:name="_Toc185530785"/>
      <w:r w:rsidRPr="00AB1EEE">
        <w:t>21.4</w:t>
      </w:r>
      <w:r w:rsidRPr="00AB1EEE">
        <w:tab/>
        <w:t xml:space="preserve">RAN Visible </w:t>
      </w:r>
      <w:proofErr w:type="spellStart"/>
      <w:r w:rsidRPr="00AB1EEE">
        <w:t>QoE</w:t>
      </w:r>
      <w:proofErr w:type="spellEnd"/>
      <w:r w:rsidRPr="00AB1EEE">
        <w:t xml:space="preserve"> Measurements</w:t>
      </w:r>
      <w:bookmarkEnd w:id="31"/>
    </w:p>
    <w:p w14:paraId="07251492" w14:textId="77777777" w:rsidR="00DA3E7D" w:rsidRPr="00AB1EEE" w:rsidRDefault="00DA3E7D" w:rsidP="00DA3E7D">
      <w:r w:rsidRPr="00AB1EEE">
        <w:t xml:space="preserve">RAN visible </w:t>
      </w:r>
      <w:proofErr w:type="spellStart"/>
      <w:r w:rsidRPr="00AB1EEE">
        <w:t>QoE</w:t>
      </w:r>
      <w:proofErr w:type="spellEnd"/>
      <w:r w:rsidRPr="00AB1EEE">
        <w:t xml:space="preserve"> measurements are configured at the UE by the </w:t>
      </w:r>
      <w:proofErr w:type="spellStart"/>
      <w:r w:rsidRPr="00AB1EEE">
        <w:t>gNB</w:t>
      </w:r>
      <w:proofErr w:type="spellEnd"/>
      <w:r w:rsidRPr="00AB1EEE">
        <w:t xml:space="preserve">, where a subset of configured </w:t>
      </w:r>
      <w:proofErr w:type="spellStart"/>
      <w:r w:rsidRPr="00AB1EEE">
        <w:t>QoE</w:t>
      </w:r>
      <w:proofErr w:type="spellEnd"/>
      <w:r w:rsidRPr="00AB1EEE">
        <w:t xml:space="preserve"> metrics is reported from the UE to the </w:t>
      </w:r>
      <w:proofErr w:type="spellStart"/>
      <w:r w:rsidRPr="00AB1EEE">
        <w:t>gNB</w:t>
      </w:r>
      <w:proofErr w:type="spellEnd"/>
      <w:r w:rsidRPr="00AB1EEE">
        <w:t xml:space="preserve"> as an explicit IE readable by the </w:t>
      </w:r>
      <w:proofErr w:type="spellStart"/>
      <w:r w:rsidRPr="00AB1EEE">
        <w:t>gNB</w:t>
      </w:r>
      <w:proofErr w:type="spellEnd"/>
      <w:r w:rsidRPr="00AB1EEE">
        <w:t xml:space="preserve">. The RAN visible </w:t>
      </w:r>
      <w:proofErr w:type="spellStart"/>
      <w:r w:rsidRPr="00AB1EEE">
        <w:t>QoE</w:t>
      </w:r>
      <w:proofErr w:type="spellEnd"/>
      <w:r w:rsidRPr="00AB1EEE">
        <w:t xml:space="preserve"> measurements can be used by the </w:t>
      </w:r>
      <w:proofErr w:type="spellStart"/>
      <w:r w:rsidRPr="00AB1EEE">
        <w:t>gNB</w:t>
      </w:r>
      <w:proofErr w:type="spellEnd"/>
      <w:r w:rsidRPr="00AB1EEE">
        <w:t xml:space="preserve"> for network optimization. The RAN visible </w:t>
      </w:r>
      <w:proofErr w:type="spellStart"/>
      <w:r w:rsidRPr="00AB1EEE">
        <w:t>QoE</w:t>
      </w:r>
      <w:proofErr w:type="spellEnd"/>
      <w:r w:rsidRPr="00AB1EEE">
        <w:t xml:space="preserve"> measurements are supported for the DASH streaming and VR services. The </w:t>
      </w:r>
      <w:proofErr w:type="spellStart"/>
      <w:r w:rsidRPr="00AB1EEE">
        <w:t>gNB</w:t>
      </w:r>
      <w:proofErr w:type="spellEnd"/>
      <w:r w:rsidRPr="00AB1EEE">
        <w:t xml:space="preserve"> configures the RAN visible </w:t>
      </w:r>
      <w:proofErr w:type="spellStart"/>
      <w:r w:rsidRPr="00AB1EEE">
        <w:t>QoE</w:t>
      </w:r>
      <w:proofErr w:type="spellEnd"/>
      <w:r w:rsidRPr="00AB1EEE">
        <w:t xml:space="preserve"> measurement of all or some of the available RAN visible </w:t>
      </w:r>
      <w:proofErr w:type="spellStart"/>
      <w:r w:rsidRPr="00AB1EEE">
        <w:t>QoE</w:t>
      </w:r>
      <w:proofErr w:type="spellEnd"/>
      <w:r w:rsidRPr="00AB1EEE">
        <w:t xml:space="preserve"> metrics, where the indication of metric availability is received by the </w:t>
      </w:r>
      <w:proofErr w:type="spellStart"/>
      <w:r w:rsidRPr="00AB1EEE">
        <w:t>gNB</w:t>
      </w:r>
      <w:proofErr w:type="spellEnd"/>
      <w:r w:rsidRPr="00AB1EEE">
        <w:t xml:space="preserve"> as part of the management-based or the signalling-based </w:t>
      </w:r>
      <w:proofErr w:type="spellStart"/>
      <w:r w:rsidRPr="00AB1EEE">
        <w:t>QoE</w:t>
      </w:r>
      <w:proofErr w:type="spellEnd"/>
      <w:r w:rsidRPr="00AB1EEE">
        <w:t xml:space="preserve"> configuration. The set of available RAN visible </w:t>
      </w:r>
      <w:proofErr w:type="spellStart"/>
      <w:r w:rsidRPr="00AB1EEE">
        <w:t>QoE</w:t>
      </w:r>
      <w:proofErr w:type="spellEnd"/>
      <w:r w:rsidRPr="00AB1EEE">
        <w:t xml:space="preserve"> metrics is a subset of the metrics configured as part of </w:t>
      </w:r>
      <w:proofErr w:type="spellStart"/>
      <w:r w:rsidRPr="00AB1EEE">
        <w:t>QoE</w:t>
      </w:r>
      <w:proofErr w:type="spellEnd"/>
      <w:r w:rsidRPr="00AB1EEE">
        <w:t xml:space="preserve"> measurement configuration encapsulated in the application layer measurement configuration container. RAN visible </w:t>
      </w:r>
      <w:proofErr w:type="spellStart"/>
      <w:r w:rsidRPr="00AB1EEE">
        <w:t>QoE</w:t>
      </w:r>
      <w:proofErr w:type="spellEnd"/>
      <w:r w:rsidRPr="00AB1EEE">
        <w:t xml:space="preserve"> measurements and</w:t>
      </w:r>
      <w:r w:rsidRPr="00AB1EEE">
        <w:rPr>
          <w:rFonts w:eastAsia="SimSun"/>
        </w:rPr>
        <w:t xml:space="preserve"> encapsulated</w:t>
      </w:r>
      <w:r w:rsidRPr="00AB1EEE">
        <w:t xml:space="preserve"> </w:t>
      </w:r>
      <w:proofErr w:type="spellStart"/>
      <w:r w:rsidRPr="00AB1EEE">
        <w:t>QoE</w:t>
      </w:r>
      <w:proofErr w:type="spellEnd"/>
      <w:r w:rsidRPr="00AB1EEE">
        <w:t xml:space="preserve"> measurements can be configured together or separately. RAN visible </w:t>
      </w:r>
      <w:proofErr w:type="spellStart"/>
      <w:r w:rsidRPr="00AB1EEE">
        <w:rPr>
          <w:rFonts w:eastAsia="SimSun"/>
        </w:rPr>
        <w:t>QoE</w:t>
      </w:r>
      <w:proofErr w:type="spellEnd"/>
      <w:r w:rsidRPr="00AB1EEE">
        <w:t xml:space="preserve"> measurements can only be configured if there is a corresponding </w:t>
      </w:r>
      <w:proofErr w:type="spellStart"/>
      <w:r w:rsidRPr="00AB1EEE">
        <w:rPr>
          <w:rFonts w:eastAsia="SimSun"/>
        </w:rPr>
        <w:t>QoE</w:t>
      </w:r>
      <w:proofErr w:type="spellEnd"/>
      <w:r w:rsidRPr="00AB1EEE">
        <w:t xml:space="preserve"> measurement configuration for the same service type configured at the UE. The </w:t>
      </w:r>
      <w:proofErr w:type="spellStart"/>
      <w:r w:rsidRPr="00AB1EEE">
        <w:t>gNB</w:t>
      </w:r>
      <w:proofErr w:type="spellEnd"/>
      <w:r w:rsidRPr="00AB1EEE">
        <w:t xml:space="preserve"> may modify a RAN visible </w:t>
      </w:r>
      <w:proofErr w:type="spellStart"/>
      <w:r w:rsidRPr="00AB1EEE">
        <w:t>QoE</w:t>
      </w:r>
      <w:proofErr w:type="spellEnd"/>
      <w:r w:rsidRPr="00AB1EEE">
        <w:t xml:space="preserve"> configuration by releasing it and configuring the UE with a new RAN visible </w:t>
      </w:r>
      <w:proofErr w:type="spellStart"/>
      <w:r w:rsidRPr="00AB1EEE">
        <w:t>QoE</w:t>
      </w:r>
      <w:proofErr w:type="spellEnd"/>
      <w:r w:rsidRPr="00AB1EEE">
        <w:t xml:space="preserve"> configuration pertaining to the same </w:t>
      </w:r>
      <w:proofErr w:type="spellStart"/>
      <w:r w:rsidRPr="00AB1EEE">
        <w:t>QoE</w:t>
      </w:r>
      <w:proofErr w:type="spellEnd"/>
      <w:r w:rsidRPr="00AB1EEE">
        <w:t xml:space="preserve"> reference</w:t>
      </w:r>
      <w:r w:rsidRPr="00AB1EEE">
        <w:rPr>
          <w:rFonts w:eastAsia="SimSun"/>
        </w:rPr>
        <w:t xml:space="preserve">. </w:t>
      </w:r>
      <w:r w:rsidRPr="00AB1EEE">
        <w:t xml:space="preserve">In this case, the new RAN visible </w:t>
      </w:r>
      <w:proofErr w:type="spellStart"/>
      <w:r w:rsidRPr="00AB1EEE">
        <w:t>QoE</w:t>
      </w:r>
      <w:proofErr w:type="spellEnd"/>
      <w:r w:rsidRPr="00AB1EEE">
        <w:t xml:space="preserve"> configuration applies immediately, i.e., even during the same application session.</w:t>
      </w:r>
    </w:p>
    <w:p w14:paraId="3492E0D6" w14:textId="77777777" w:rsidR="00DA3E7D" w:rsidRPr="00AB1EEE" w:rsidRDefault="00DA3E7D" w:rsidP="00DA3E7D">
      <w:pPr>
        <w:rPr>
          <w:rFonts w:eastAsia="SimSun"/>
        </w:rPr>
      </w:pPr>
      <w:r w:rsidRPr="00AB1EEE">
        <w:t xml:space="preserve">Multiple simultaneous RAN visible </w:t>
      </w:r>
      <w:proofErr w:type="spellStart"/>
      <w:r w:rsidRPr="00AB1EEE">
        <w:rPr>
          <w:rFonts w:eastAsia="SimSun"/>
        </w:rPr>
        <w:t>QoE</w:t>
      </w:r>
      <w:proofErr w:type="spellEnd"/>
      <w:r w:rsidRPr="00AB1EEE" w:rsidDel="00BE511B">
        <w:t xml:space="preserve"> </w:t>
      </w:r>
      <w:r w:rsidRPr="00AB1EEE">
        <w:t xml:space="preserve">measurement configurations and reports can be supported for RAN visible </w:t>
      </w:r>
      <w:proofErr w:type="spellStart"/>
      <w:r w:rsidRPr="00AB1EEE">
        <w:rPr>
          <w:rFonts w:eastAsia="SimSun"/>
        </w:rPr>
        <w:t>QoE</w:t>
      </w:r>
      <w:proofErr w:type="spellEnd"/>
      <w:r w:rsidRPr="00AB1EEE">
        <w:t xml:space="preserve"> measurements, and each RAN visible </w:t>
      </w:r>
      <w:proofErr w:type="spellStart"/>
      <w:r w:rsidRPr="00AB1EEE">
        <w:rPr>
          <w:rFonts w:eastAsia="SimSun"/>
        </w:rPr>
        <w:t>QoE</w:t>
      </w:r>
      <w:proofErr w:type="spellEnd"/>
      <w:r w:rsidRPr="00AB1EEE">
        <w:t xml:space="preserve"> measurement configuration and report is identified by the same </w:t>
      </w:r>
      <w:r w:rsidRPr="00AB1EEE">
        <w:rPr>
          <w:rFonts w:eastAsia="SimSun"/>
        </w:rPr>
        <w:t>measurement configuration application layer ID</w:t>
      </w:r>
      <w:r w:rsidRPr="00AB1EEE">
        <w:t xml:space="preserve"> as the </w:t>
      </w:r>
      <w:r w:rsidRPr="00AB1EEE">
        <w:rPr>
          <w:rFonts w:eastAsia="SimSun"/>
        </w:rPr>
        <w:t xml:space="preserve">corresponding </w:t>
      </w:r>
      <w:proofErr w:type="spellStart"/>
      <w:r w:rsidRPr="00AB1EEE">
        <w:rPr>
          <w:rFonts w:eastAsia="SimSun"/>
        </w:rPr>
        <w:t>QoE</w:t>
      </w:r>
      <w:proofErr w:type="spellEnd"/>
      <w:r w:rsidRPr="00AB1EEE">
        <w:t xml:space="preserve"> measurement configuration and measurement report. After receiving the RAN visible </w:t>
      </w:r>
      <w:proofErr w:type="spellStart"/>
      <w:r w:rsidRPr="00AB1EEE">
        <w:rPr>
          <w:rFonts w:eastAsia="SimSun"/>
        </w:rPr>
        <w:t>QoE</w:t>
      </w:r>
      <w:proofErr w:type="spellEnd"/>
      <w:r w:rsidRPr="00AB1EEE">
        <w:t xml:space="preserve"> measurement configuration, the UE AS layer forwards the configuration to the application layer, indicating the service type, the </w:t>
      </w:r>
      <w:r w:rsidRPr="00AB1EEE">
        <w:rPr>
          <w:rFonts w:eastAsia="SimSun"/>
        </w:rPr>
        <w:t>measurement configuration application layer ID</w:t>
      </w:r>
      <w:r w:rsidRPr="00AB1EEE">
        <w:t xml:space="preserve"> and, optionally, the reporting periodicity for RAN visible </w:t>
      </w:r>
      <w:proofErr w:type="spellStart"/>
      <w:r w:rsidRPr="00AB1EEE">
        <w:t>QoE</w:t>
      </w:r>
      <w:proofErr w:type="spellEnd"/>
      <w:r w:rsidRPr="00AB1EEE">
        <w:t xml:space="preserve">. The application layer sends the RAN visible </w:t>
      </w:r>
      <w:proofErr w:type="spellStart"/>
      <w:r w:rsidRPr="00AB1EEE">
        <w:rPr>
          <w:rFonts w:eastAsia="SimSun"/>
        </w:rPr>
        <w:t>QoE</w:t>
      </w:r>
      <w:proofErr w:type="spellEnd"/>
      <w:r w:rsidRPr="00AB1EEE">
        <w:t xml:space="preserve"> measurement report associated with the </w:t>
      </w:r>
      <w:r w:rsidRPr="00AB1EEE">
        <w:rPr>
          <w:rFonts w:eastAsia="SimSun"/>
        </w:rPr>
        <w:t>measurement configuration application layer ID</w:t>
      </w:r>
      <w:r w:rsidRPr="00AB1EEE">
        <w:t xml:space="preserve"> to the UE's AS layer. The PDU session ID(s) and QoS Flow ID(s) per PDU session ID corresponding to the service that is subject to </w:t>
      </w:r>
      <w:proofErr w:type="spellStart"/>
      <w:r w:rsidRPr="00AB1EEE">
        <w:t>QoE</w:t>
      </w:r>
      <w:proofErr w:type="spellEnd"/>
      <w:r w:rsidRPr="00AB1EEE">
        <w:t xml:space="preserve"> measurements can also be reported by the UE along with the RAN visible </w:t>
      </w:r>
      <w:proofErr w:type="spellStart"/>
      <w:r w:rsidRPr="00AB1EEE">
        <w:t>QoE</w:t>
      </w:r>
      <w:proofErr w:type="spellEnd"/>
      <w:r w:rsidRPr="00AB1EEE">
        <w:t xml:space="preserve"> measurement results.</w:t>
      </w:r>
    </w:p>
    <w:p w14:paraId="01C82EC7" w14:textId="501A37BF" w:rsidR="00DA3E7D" w:rsidRPr="00AB1EEE" w:rsidRDefault="00DA3E7D" w:rsidP="00DA3E7D">
      <w:r w:rsidRPr="00AB1EEE">
        <w:t xml:space="preserve">The RAN visible </w:t>
      </w:r>
      <w:proofErr w:type="spellStart"/>
      <w:r w:rsidRPr="00AB1EEE">
        <w:t>QoE</w:t>
      </w:r>
      <w:proofErr w:type="spellEnd"/>
      <w:r w:rsidRPr="00AB1EEE">
        <w:t xml:space="preserve"> measurements can be reported with a reporting periodicity different from the one of the corresponding encapsulated </w:t>
      </w:r>
      <w:proofErr w:type="spellStart"/>
      <w:r w:rsidRPr="00AB1EEE">
        <w:t>QoE</w:t>
      </w:r>
      <w:proofErr w:type="spellEnd"/>
      <w:r w:rsidRPr="00AB1EEE">
        <w:t xml:space="preserve"> measurements, when a dedicated RAN visible </w:t>
      </w:r>
      <w:proofErr w:type="spellStart"/>
      <w:r w:rsidRPr="00AB1EEE">
        <w:t>QoE</w:t>
      </w:r>
      <w:proofErr w:type="spellEnd"/>
      <w:r w:rsidRPr="00AB1EEE">
        <w:t xml:space="preserve"> reporting periodicity is configured by the </w:t>
      </w:r>
      <w:proofErr w:type="spellStart"/>
      <w:r w:rsidRPr="00AB1EEE">
        <w:t>gNB</w:t>
      </w:r>
      <w:proofErr w:type="spellEnd"/>
      <w:r w:rsidRPr="00AB1EEE">
        <w:t xml:space="preserve">. The UE </w:t>
      </w:r>
      <w:del w:id="32" w:author="Lenovo" w:date="2025-02-05T19:22:00Z">
        <w:r w:rsidRPr="00AB1EEE" w:rsidDel="0002436D">
          <w:delText xml:space="preserve">Application </w:delText>
        </w:r>
      </w:del>
      <w:ins w:id="33" w:author="Lenovo" w:date="2025-02-05T19:22:00Z">
        <w:r w:rsidR="0002436D">
          <w:t>a</w:t>
        </w:r>
        <w:r w:rsidR="0002436D" w:rsidRPr="00AB1EEE">
          <w:t xml:space="preserve">pplication </w:t>
        </w:r>
      </w:ins>
      <w:r w:rsidRPr="00AB1EEE">
        <w:t xml:space="preserve">layer can measure the RAN visible </w:t>
      </w:r>
      <w:proofErr w:type="spellStart"/>
      <w:r w:rsidRPr="00AB1EEE">
        <w:t>QoE</w:t>
      </w:r>
      <w:proofErr w:type="spellEnd"/>
      <w:r w:rsidRPr="00AB1EEE">
        <w:t xml:space="preserve"> metrics based on this reporting periodicity. If there is no reporting periodicity defined in the RAN visible </w:t>
      </w:r>
      <w:proofErr w:type="spellStart"/>
      <w:r w:rsidRPr="00AB1EEE">
        <w:t>QoE</w:t>
      </w:r>
      <w:proofErr w:type="spellEnd"/>
      <w:r w:rsidRPr="00AB1EEE">
        <w:t xml:space="preserve"> configuration,</w:t>
      </w:r>
      <w:r w:rsidRPr="00AB1EEE">
        <w:rPr>
          <w:rFonts w:eastAsia="SimSun"/>
        </w:rPr>
        <w:t xml:space="preserve"> the </w:t>
      </w:r>
      <w:r w:rsidRPr="00AB1EEE">
        <w:t xml:space="preserve">UE sends both RAN visible </w:t>
      </w:r>
      <w:proofErr w:type="spellStart"/>
      <w:r w:rsidRPr="00AB1EEE">
        <w:rPr>
          <w:rFonts w:eastAsia="SimSun"/>
        </w:rPr>
        <w:t>QoE</w:t>
      </w:r>
      <w:proofErr w:type="spellEnd"/>
      <w:r w:rsidRPr="00AB1EEE">
        <w:t xml:space="preserve"> measurement reports and the </w:t>
      </w:r>
      <w:proofErr w:type="spellStart"/>
      <w:r w:rsidRPr="00AB1EEE">
        <w:rPr>
          <w:rFonts w:eastAsia="SimSun"/>
        </w:rPr>
        <w:t>QoE</w:t>
      </w:r>
      <w:proofErr w:type="spellEnd"/>
      <w:r w:rsidRPr="00AB1EEE">
        <w:t xml:space="preserve"> measurement reports to the </w:t>
      </w:r>
      <w:proofErr w:type="spellStart"/>
      <w:r w:rsidRPr="00AB1EEE">
        <w:t>gNB</w:t>
      </w:r>
      <w:proofErr w:type="spellEnd"/>
      <w:r w:rsidRPr="00AB1EEE">
        <w:t xml:space="preserve"> in the same </w:t>
      </w:r>
      <w:proofErr w:type="spellStart"/>
      <w:r w:rsidRPr="00AB1EEE">
        <w:rPr>
          <w:i/>
        </w:rPr>
        <w:t>MeasurementReportAppLayer</w:t>
      </w:r>
      <w:proofErr w:type="spellEnd"/>
      <w:r w:rsidRPr="00AB1EEE">
        <w:t xml:space="preserve"> message, except when </w:t>
      </w:r>
      <w:proofErr w:type="spellStart"/>
      <w:r w:rsidRPr="00AB1EEE">
        <w:t>QoE</w:t>
      </w:r>
      <w:proofErr w:type="spellEnd"/>
      <w:r w:rsidRPr="00AB1EEE">
        <w:t xml:space="preserve"> measurement reporting pause indication is received (e.g., in case of RAN overload). When a </w:t>
      </w:r>
      <w:proofErr w:type="spellStart"/>
      <w:r w:rsidRPr="00AB1EEE">
        <w:t>QoE</w:t>
      </w:r>
      <w:proofErr w:type="spellEnd"/>
      <w:r w:rsidRPr="00AB1EEE">
        <w:t xml:space="preserve"> measurement collection is paused, if there is no reporting periodicity defined in the RAN visible </w:t>
      </w:r>
      <w:proofErr w:type="spellStart"/>
      <w:r w:rsidRPr="00AB1EEE">
        <w:t>QoE</w:t>
      </w:r>
      <w:proofErr w:type="spellEnd"/>
      <w:r w:rsidRPr="00AB1EEE">
        <w:t xml:space="preserve"> configuration, the encapsulated </w:t>
      </w:r>
      <w:proofErr w:type="spellStart"/>
      <w:r w:rsidRPr="00AB1EEE">
        <w:t>QoE</w:t>
      </w:r>
      <w:proofErr w:type="spellEnd"/>
      <w:r w:rsidRPr="00AB1EEE">
        <w:t xml:space="preserve"> reports are stored at the UE's AS layer, but the RAN visible </w:t>
      </w:r>
      <w:proofErr w:type="spellStart"/>
      <w:r w:rsidRPr="00AB1EEE">
        <w:t>QoE</w:t>
      </w:r>
      <w:proofErr w:type="spellEnd"/>
      <w:r w:rsidRPr="00AB1EEE">
        <w:t xml:space="preserve"> reports continue to be reported to the </w:t>
      </w:r>
      <w:proofErr w:type="spellStart"/>
      <w:r w:rsidRPr="00AB1EEE">
        <w:t>gNB</w:t>
      </w:r>
      <w:proofErr w:type="spellEnd"/>
      <w:r w:rsidRPr="00AB1EEE">
        <w:t xml:space="preserve"> with the reporting periodicity configured for encapsulated </w:t>
      </w:r>
      <w:proofErr w:type="spellStart"/>
      <w:r w:rsidRPr="00AB1EEE">
        <w:t>QoE</w:t>
      </w:r>
      <w:proofErr w:type="spellEnd"/>
      <w:r w:rsidRPr="00AB1EEE">
        <w:t xml:space="preserve"> reporting.</w:t>
      </w:r>
    </w:p>
    <w:p w14:paraId="77B72686" w14:textId="77777777" w:rsidR="00DA3E7D" w:rsidRPr="00AB1EEE" w:rsidRDefault="00DA3E7D" w:rsidP="00DA3E7D">
      <w:pPr>
        <w:rPr>
          <w:rFonts w:eastAsia="SimSun"/>
        </w:rPr>
      </w:pPr>
      <w:r w:rsidRPr="00AB1EEE">
        <w:t xml:space="preserve">The </w:t>
      </w:r>
      <w:proofErr w:type="spellStart"/>
      <w:r w:rsidRPr="00AB1EEE">
        <w:t>gNB</w:t>
      </w:r>
      <w:proofErr w:type="spellEnd"/>
      <w:r w:rsidRPr="00AB1EEE">
        <w:t xml:space="preserve"> can release one or multiple RAN visible </w:t>
      </w:r>
      <w:proofErr w:type="spellStart"/>
      <w:r w:rsidRPr="00AB1EEE">
        <w:rPr>
          <w:rFonts w:eastAsia="SimSun"/>
        </w:rPr>
        <w:t>QoE</w:t>
      </w:r>
      <w:proofErr w:type="spellEnd"/>
      <w:r w:rsidRPr="00AB1EEE">
        <w:t xml:space="preserve"> measurement configurations from the UE in one </w:t>
      </w:r>
      <w:proofErr w:type="spellStart"/>
      <w:r w:rsidRPr="00AB1EEE">
        <w:rPr>
          <w:i/>
        </w:rPr>
        <w:t>RRCReconfiguration</w:t>
      </w:r>
      <w:proofErr w:type="spellEnd"/>
      <w:r w:rsidRPr="00AB1EEE">
        <w:t xml:space="preserve"> message at any time.</w:t>
      </w:r>
      <w:r w:rsidRPr="00AB1EEE">
        <w:rPr>
          <w:rFonts w:eastAsia="SimSun"/>
        </w:rPr>
        <w:t xml:space="preserve"> If the encapsulated </w:t>
      </w:r>
      <w:proofErr w:type="spellStart"/>
      <w:r w:rsidRPr="00AB1EEE">
        <w:rPr>
          <w:rFonts w:eastAsia="SimSun"/>
        </w:rPr>
        <w:t>QoE</w:t>
      </w:r>
      <w:proofErr w:type="spellEnd"/>
      <w:r w:rsidRPr="00AB1EEE">
        <w:rPr>
          <w:rFonts w:eastAsia="SimSun"/>
        </w:rPr>
        <w:t xml:space="preserve"> configuration is released, the corresponding RAN visible </w:t>
      </w:r>
      <w:proofErr w:type="spellStart"/>
      <w:r w:rsidRPr="00AB1EEE">
        <w:rPr>
          <w:rFonts w:eastAsia="SimSun"/>
        </w:rPr>
        <w:t>QoE</w:t>
      </w:r>
      <w:proofErr w:type="spellEnd"/>
      <w:r w:rsidRPr="00AB1EEE">
        <w:rPr>
          <w:rFonts w:eastAsia="SimSun"/>
        </w:rPr>
        <w:t xml:space="preserve"> configuration is released as well.</w:t>
      </w:r>
    </w:p>
    <w:p w14:paraId="4DA6CC8E" w14:textId="2CF8959C" w:rsidR="00DA3E7D" w:rsidRPr="00F60249" w:rsidRDefault="00DA3E7D" w:rsidP="00DA3E7D">
      <w:r w:rsidRPr="00AB1EEE">
        <w:rPr>
          <w:rFonts w:eastAsia="SimSun"/>
        </w:rPr>
        <w:lastRenderedPageBreak/>
        <w:t xml:space="preserve">The </w:t>
      </w:r>
      <w:r w:rsidRPr="00AB1EEE">
        <w:t xml:space="preserve">RAN visible </w:t>
      </w:r>
      <w:proofErr w:type="spellStart"/>
      <w:r w:rsidRPr="00AB1EEE">
        <w:t>QoE</w:t>
      </w:r>
      <w:proofErr w:type="spellEnd"/>
      <w:r w:rsidRPr="00AB1EEE">
        <w:t xml:space="preserve"> configuration can be transferred from the source </w:t>
      </w:r>
      <w:proofErr w:type="spellStart"/>
      <w:r w:rsidRPr="00AB1EEE">
        <w:t>gNB</w:t>
      </w:r>
      <w:proofErr w:type="spellEnd"/>
      <w:r w:rsidRPr="00AB1EEE">
        <w:t xml:space="preserve"> to the target </w:t>
      </w:r>
      <w:proofErr w:type="spellStart"/>
      <w:r w:rsidRPr="00AB1EEE">
        <w:t>gNB</w:t>
      </w:r>
      <w:proofErr w:type="spellEnd"/>
      <w:r w:rsidRPr="00AB1EEE">
        <w:t xml:space="preserve"> upon mobility and from the old </w:t>
      </w:r>
      <w:proofErr w:type="spellStart"/>
      <w:r w:rsidRPr="00AB1EEE">
        <w:t>gNB</w:t>
      </w:r>
      <w:proofErr w:type="spellEnd"/>
      <w:r w:rsidRPr="00AB1EEE">
        <w:t xml:space="preserve"> to the new </w:t>
      </w:r>
      <w:proofErr w:type="spellStart"/>
      <w:r w:rsidRPr="00AB1EEE">
        <w:t>gNB</w:t>
      </w:r>
      <w:proofErr w:type="spellEnd"/>
      <w:r w:rsidRPr="00AB1EEE">
        <w:t xml:space="preserve"> during context retrieval. The target </w:t>
      </w:r>
      <w:proofErr w:type="spellStart"/>
      <w:r w:rsidRPr="00AB1EEE">
        <w:t>gNB</w:t>
      </w:r>
      <w:proofErr w:type="spellEnd"/>
      <w:r w:rsidRPr="00AB1EEE">
        <w:t xml:space="preserve"> or the new </w:t>
      </w:r>
      <w:proofErr w:type="spellStart"/>
      <w:r w:rsidRPr="00AB1EEE">
        <w:t>gNB</w:t>
      </w:r>
      <w:proofErr w:type="spellEnd"/>
      <w:r w:rsidRPr="00AB1EEE">
        <w:t xml:space="preserve"> can generate a new RAN visible </w:t>
      </w:r>
      <w:proofErr w:type="spellStart"/>
      <w:r w:rsidRPr="00AB1EEE">
        <w:t>QoE</w:t>
      </w:r>
      <w:proofErr w:type="spellEnd"/>
      <w:r w:rsidRPr="00AB1EEE">
        <w:t xml:space="preserve"> configuration </w:t>
      </w:r>
      <w:r w:rsidRPr="00AB1EEE">
        <w:rPr>
          <w:rFonts w:eastAsia="SimSun"/>
        </w:rPr>
        <w:t xml:space="preserve">based on the available RAN visible </w:t>
      </w:r>
      <w:proofErr w:type="spellStart"/>
      <w:r w:rsidRPr="00AB1EEE">
        <w:rPr>
          <w:rFonts w:eastAsia="SimSun"/>
        </w:rPr>
        <w:t>QoE</w:t>
      </w:r>
      <w:proofErr w:type="spellEnd"/>
      <w:r w:rsidRPr="00AB1EEE">
        <w:rPr>
          <w:rFonts w:eastAsia="SimSun"/>
        </w:rPr>
        <w:t xml:space="preserve"> metrics received </w:t>
      </w:r>
      <w:r w:rsidRPr="00AB1EEE">
        <w:t xml:space="preserve">and it can send the new RAN visible </w:t>
      </w:r>
      <w:proofErr w:type="spellStart"/>
      <w:r w:rsidRPr="00AB1EEE">
        <w:t>QoE</w:t>
      </w:r>
      <w:proofErr w:type="spellEnd"/>
      <w:r w:rsidRPr="00AB1EEE">
        <w:t xml:space="preserve"> configuration to the UE during handover or the RRC resume procedure.</w:t>
      </w:r>
    </w:p>
    <w:p w14:paraId="6D7C78C0" w14:textId="60328AFA"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E27C5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E2B04" w14:textId="77777777" w:rsidR="0099018D" w:rsidRDefault="0099018D">
      <w:r>
        <w:separator/>
      </w:r>
    </w:p>
  </w:endnote>
  <w:endnote w:type="continuationSeparator" w:id="0">
    <w:p w14:paraId="1FAF358F" w14:textId="77777777" w:rsidR="0099018D" w:rsidRDefault="0099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73E0E" w14:textId="77777777" w:rsidR="0099018D" w:rsidRDefault="0099018D">
      <w:r>
        <w:separator/>
      </w:r>
    </w:p>
  </w:footnote>
  <w:footnote w:type="continuationSeparator" w:id="0">
    <w:p w14:paraId="559C05AF" w14:textId="77777777" w:rsidR="0099018D" w:rsidRDefault="00990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5BD53E0C"/>
    <w:multiLevelType w:val="hybridMultilevel"/>
    <w:tmpl w:val="0C24F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5127FCC"/>
    <w:multiLevelType w:val="hybridMultilevel"/>
    <w:tmpl w:val="A670C11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7E706240"/>
    <w:multiLevelType w:val="hybridMultilevel"/>
    <w:tmpl w:val="FC2605A0"/>
    <w:lvl w:ilvl="0" w:tplc="1D0A924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426139">
    <w:abstractNumId w:val="1"/>
  </w:num>
  <w:num w:numId="2" w16cid:durableId="333649724">
    <w:abstractNumId w:val="0"/>
  </w:num>
  <w:num w:numId="3" w16cid:durableId="2045010526">
    <w:abstractNumId w:val="4"/>
  </w:num>
  <w:num w:numId="4" w16cid:durableId="2042702292">
    <w:abstractNumId w:val="3"/>
  </w:num>
  <w:num w:numId="5" w16cid:durableId="516234153">
    <w:abstractNumId w:val="2"/>
  </w:num>
  <w:num w:numId="6" w16cid:durableId="14957569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14CEC"/>
    <w:rsid w:val="00022E4A"/>
    <w:rsid w:val="0002436D"/>
    <w:rsid w:val="00030B0B"/>
    <w:rsid w:val="00056BA0"/>
    <w:rsid w:val="00056E00"/>
    <w:rsid w:val="0006049A"/>
    <w:rsid w:val="000663D1"/>
    <w:rsid w:val="00070E09"/>
    <w:rsid w:val="00073AA6"/>
    <w:rsid w:val="00076DF6"/>
    <w:rsid w:val="00093C77"/>
    <w:rsid w:val="000A6394"/>
    <w:rsid w:val="000A6C4E"/>
    <w:rsid w:val="000B1A03"/>
    <w:rsid w:val="000B2CC0"/>
    <w:rsid w:val="000B6BC5"/>
    <w:rsid w:val="000B7FED"/>
    <w:rsid w:val="000C038A"/>
    <w:rsid w:val="000C6598"/>
    <w:rsid w:val="000D44B3"/>
    <w:rsid w:val="000D51CB"/>
    <w:rsid w:val="000D66A7"/>
    <w:rsid w:val="000F42D2"/>
    <w:rsid w:val="000F443D"/>
    <w:rsid w:val="000F53CE"/>
    <w:rsid w:val="000F752C"/>
    <w:rsid w:val="00106130"/>
    <w:rsid w:val="00121716"/>
    <w:rsid w:val="00123A17"/>
    <w:rsid w:val="00135565"/>
    <w:rsid w:val="00136037"/>
    <w:rsid w:val="00136280"/>
    <w:rsid w:val="001369ED"/>
    <w:rsid w:val="00144124"/>
    <w:rsid w:val="00145D43"/>
    <w:rsid w:val="00161B00"/>
    <w:rsid w:val="0019016E"/>
    <w:rsid w:val="0019151B"/>
    <w:rsid w:val="00192915"/>
    <w:rsid w:val="00192C46"/>
    <w:rsid w:val="0019300F"/>
    <w:rsid w:val="00194543"/>
    <w:rsid w:val="001A08B3"/>
    <w:rsid w:val="001A7B60"/>
    <w:rsid w:val="001B18E7"/>
    <w:rsid w:val="001B52F0"/>
    <w:rsid w:val="001B7A65"/>
    <w:rsid w:val="001D7F0E"/>
    <w:rsid w:val="001E0211"/>
    <w:rsid w:val="001E3C0D"/>
    <w:rsid w:val="001E41F3"/>
    <w:rsid w:val="001E4721"/>
    <w:rsid w:val="00221233"/>
    <w:rsid w:val="00226014"/>
    <w:rsid w:val="0023033A"/>
    <w:rsid w:val="0026004D"/>
    <w:rsid w:val="002640DD"/>
    <w:rsid w:val="00267C42"/>
    <w:rsid w:val="00275D12"/>
    <w:rsid w:val="00282F89"/>
    <w:rsid w:val="00284FEB"/>
    <w:rsid w:val="002860C4"/>
    <w:rsid w:val="0029100B"/>
    <w:rsid w:val="00295288"/>
    <w:rsid w:val="002A5667"/>
    <w:rsid w:val="002A572C"/>
    <w:rsid w:val="002B475E"/>
    <w:rsid w:val="002B5741"/>
    <w:rsid w:val="002E472E"/>
    <w:rsid w:val="00305409"/>
    <w:rsid w:val="0031025E"/>
    <w:rsid w:val="0032047C"/>
    <w:rsid w:val="003267E2"/>
    <w:rsid w:val="0035562E"/>
    <w:rsid w:val="003609EF"/>
    <w:rsid w:val="0036231A"/>
    <w:rsid w:val="003744EE"/>
    <w:rsid w:val="00374DD4"/>
    <w:rsid w:val="00382169"/>
    <w:rsid w:val="0039013C"/>
    <w:rsid w:val="0039572C"/>
    <w:rsid w:val="003960DC"/>
    <w:rsid w:val="0039717F"/>
    <w:rsid w:val="003A1322"/>
    <w:rsid w:val="003B5A40"/>
    <w:rsid w:val="003D196B"/>
    <w:rsid w:val="003D6390"/>
    <w:rsid w:val="003E1A36"/>
    <w:rsid w:val="003F2152"/>
    <w:rsid w:val="00402493"/>
    <w:rsid w:val="00402574"/>
    <w:rsid w:val="004041ED"/>
    <w:rsid w:val="00410371"/>
    <w:rsid w:val="004242F1"/>
    <w:rsid w:val="00433D7C"/>
    <w:rsid w:val="00436CC3"/>
    <w:rsid w:val="0043715A"/>
    <w:rsid w:val="00440080"/>
    <w:rsid w:val="00442673"/>
    <w:rsid w:val="00463303"/>
    <w:rsid w:val="00474605"/>
    <w:rsid w:val="00474E7D"/>
    <w:rsid w:val="004853CE"/>
    <w:rsid w:val="00486CB3"/>
    <w:rsid w:val="00487CE5"/>
    <w:rsid w:val="00495553"/>
    <w:rsid w:val="004A014F"/>
    <w:rsid w:val="004A6FA7"/>
    <w:rsid w:val="004B0BBF"/>
    <w:rsid w:val="004B48E7"/>
    <w:rsid w:val="004B5752"/>
    <w:rsid w:val="004B65F0"/>
    <w:rsid w:val="004B75B7"/>
    <w:rsid w:val="004D705D"/>
    <w:rsid w:val="004E0B16"/>
    <w:rsid w:val="004F36B0"/>
    <w:rsid w:val="004F3932"/>
    <w:rsid w:val="0050183E"/>
    <w:rsid w:val="005141D9"/>
    <w:rsid w:val="0051580D"/>
    <w:rsid w:val="0053629E"/>
    <w:rsid w:val="00540CC8"/>
    <w:rsid w:val="00547111"/>
    <w:rsid w:val="00561335"/>
    <w:rsid w:val="00567FA5"/>
    <w:rsid w:val="00572E39"/>
    <w:rsid w:val="00587A42"/>
    <w:rsid w:val="00591C4A"/>
    <w:rsid w:val="00592D74"/>
    <w:rsid w:val="00593C2C"/>
    <w:rsid w:val="005978A4"/>
    <w:rsid w:val="005A19F9"/>
    <w:rsid w:val="005B0F2F"/>
    <w:rsid w:val="005B2756"/>
    <w:rsid w:val="005C30AB"/>
    <w:rsid w:val="005D1273"/>
    <w:rsid w:val="005D4016"/>
    <w:rsid w:val="005E2C44"/>
    <w:rsid w:val="005E61C2"/>
    <w:rsid w:val="005F7F3C"/>
    <w:rsid w:val="00616B4D"/>
    <w:rsid w:val="006200A0"/>
    <w:rsid w:val="00621188"/>
    <w:rsid w:val="00621FD1"/>
    <w:rsid w:val="00623F44"/>
    <w:rsid w:val="006257ED"/>
    <w:rsid w:val="00627FA7"/>
    <w:rsid w:val="00637DB9"/>
    <w:rsid w:val="00647C89"/>
    <w:rsid w:val="00653DE4"/>
    <w:rsid w:val="00662525"/>
    <w:rsid w:val="0066565A"/>
    <w:rsid w:val="00665C47"/>
    <w:rsid w:val="006705A7"/>
    <w:rsid w:val="00673F0E"/>
    <w:rsid w:val="006843B8"/>
    <w:rsid w:val="00695808"/>
    <w:rsid w:val="006A3502"/>
    <w:rsid w:val="006A78C2"/>
    <w:rsid w:val="006B46FB"/>
    <w:rsid w:val="006C7CC4"/>
    <w:rsid w:val="006E21FB"/>
    <w:rsid w:val="006F0584"/>
    <w:rsid w:val="006F405E"/>
    <w:rsid w:val="006F4CBA"/>
    <w:rsid w:val="0070694C"/>
    <w:rsid w:val="00720042"/>
    <w:rsid w:val="00723827"/>
    <w:rsid w:val="00730C71"/>
    <w:rsid w:val="00760D53"/>
    <w:rsid w:val="00762011"/>
    <w:rsid w:val="007638C2"/>
    <w:rsid w:val="00771BDE"/>
    <w:rsid w:val="00772B4D"/>
    <w:rsid w:val="007812FB"/>
    <w:rsid w:val="007828A8"/>
    <w:rsid w:val="00785919"/>
    <w:rsid w:val="007865BC"/>
    <w:rsid w:val="007904E6"/>
    <w:rsid w:val="00792342"/>
    <w:rsid w:val="007977A8"/>
    <w:rsid w:val="00797EFD"/>
    <w:rsid w:val="007A063B"/>
    <w:rsid w:val="007B3154"/>
    <w:rsid w:val="007B512A"/>
    <w:rsid w:val="007C2097"/>
    <w:rsid w:val="007D373C"/>
    <w:rsid w:val="007D6A07"/>
    <w:rsid w:val="007D7280"/>
    <w:rsid w:val="007F2BA7"/>
    <w:rsid w:val="007F468B"/>
    <w:rsid w:val="007F7259"/>
    <w:rsid w:val="007F7FBA"/>
    <w:rsid w:val="008009CF"/>
    <w:rsid w:val="008040A8"/>
    <w:rsid w:val="00817004"/>
    <w:rsid w:val="00822268"/>
    <w:rsid w:val="008224C4"/>
    <w:rsid w:val="008279FA"/>
    <w:rsid w:val="00845D07"/>
    <w:rsid w:val="00850FFD"/>
    <w:rsid w:val="00851C9D"/>
    <w:rsid w:val="008606EA"/>
    <w:rsid w:val="008626E7"/>
    <w:rsid w:val="00870EE7"/>
    <w:rsid w:val="00871AE0"/>
    <w:rsid w:val="00873027"/>
    <w:rsid w:val="00875F2F"/>
    <w:rsid w:val="00877703"/>
    <w:rsid w:val="00881F94"/>
    <w:rsid w:val="008863B9"/>
    <w:rsid w:val="008A0FC5"/>
    <w:rsid w:val="008A45A6"/>
    <w:rsid w:val="008B4C88"/>
    <w:rsid w:val="008C1EAF"/>
    <w:rsid w:val="008C2F00"/>
    <w:rsid w:val="008D0908"/>
    <w:rsid w:val="008D3CCC"/>
    <w:rsid w:val="008D533E"/>
    <w:rsid w:val="008D55EA"/>
    <w:rsid w:val="008D6EBE"/>
    <w:rsid w:val="008F1270"/>
    <w:rsid w:val="008F3789"/>
    <w:rsid w:val="008F686C"/>
    <w:rsid w:val="00906108"/>
    <w:rsid w:val="0091436D"/>
    <w:rsid w:val="009148DE"/>
    <w:rsid w:val="0092644C"/>
    <w:rsid w:val="00931A60"/>
    <w:rsid w:val="00937A15"/>
    <w:rsid w:val="00941E30"/>
    <w:rsid w:val="009531B0"/>
    <w:rsid w:val="0095461E"/>
    <w:rsid w:val="00966B76"/>
    <w:rsid w:val="009741B3"/>
    <w:rsid w:val="009777D9"/>
    <w:rsid w:val="009836D1"/>
    <w:rsid w:val="0099018D"/>
    <w:rsid w:val="0099167C"/>
    <w:rsid w:val="00991B88"/>
    <w:rsid w:val="009A5753"/>
    <w:rsid w:val="009A579D"/>
    <w:rsid w:val="009B275A"/>
    <w:rsid w:val="009C5F2B"/>
    <w:rsid w:val="009D2473"/>
    <w:rsid w:val="009D6F11"/>
    <w:rsid w:val="009E3297"/>
    <w:rsid w:val="009F5093"/>
    <w:rsid w:val="009F734F"/>
    <w:rsid w:val="00A16556"/>
    <w:rsid w:val="00A20CD6"/>
    <w:rsid w:val="00A246B6"/>
    <w:rsid w:val="00A40300"/>
    <w:rsid w:val="00A41893"/>
    <w:rsid w:val="00A46CEB"/>
    <w:rsid w:val="00A47E70"/>
    <w:rsid w:val="00A50CF0"/>
    <w:rsid w:val="00A61044"/>
    <w:rsid w:val="00A622B2"/>
    <w:rsid w:val="00A644C5"/>
    <w:rsid w:val="00A66116"/>
    <w:rsid w:val="00A7671C"/>
    <w:rsid w:val="00A842F5"/>
    <w:rsid w:val="00A91325"/>
    <w:rsid w:val="00AA048A"/>
    <w:rsid w:val="00AA0639"/>
    <w:rsid w:val="00AA2CBC"/>
    <w:rsid w:val="00AC4A2E"/>
    <w:rsid w:val="00AC5820"/>
    <w:rsid w:val="00AC5FD0"/>
    <w:rsid w:val="00AD192D"/>
    <w:rsid w:val="00AD1CD8"/>
    <w:rsid w:val="00AE0FA3"/>
    <w:rsid w:val="00AE1A12"/>
    <w:rsid w:val="00B040F2"/>
    <w:rsid w:val="00B06312"/>
    <w:rsid w:val="00B1220A"/>
    <w:rsid w:val="00B13CAB"/>
    <w:rsid w:val="00B208DA"/>
    <w:rsid w:val="00B228F6"/>
    <w:rsid w:val="00B234A2"/>
    <w:rsid w:val="00B258BB"/>
    <w:rsid w:val="00B3185F"/>
    <w:rsid w:val="00B574A0"/>
    <w:rsid w:val="00B60F26"/>
    <w:rsid w:val="00B61EEE"/>
    <w:rsid w:val="00B67B97"/>
    <w:rsid w:val="00B964BF"/>
    <w:rsid w:val="00B968C8"/>
    <w:rsid w:val="00B97774"/>
    <w:rsid w:val="00BA3EC5"/>
    <w:rsid w:val="00BA51D9"/>
    <w:rsid w:val="00BB0C6F"/>
    <w:rsid w:val="00BB5DFC"/>
    <w:rsid w:val="00BC107E"/>
    <w:rsid w:val="00BD279D"/>
    <w:rsid w:val="00BD6BB8"/>
    <w:rsid w:val="00BD7BCE"/>
    <w:rsid w:val="00BE0025"/>
    <w:rsid w:val="00BF0744"/>
    <w:rsid w:val="00BF2405"/>
    <w:rsid w:val="00BF3B8E"/>
    <w:rsid w:val="00BF759C"/>
    <w:rsid w:val="00C05CFF"/>
    <w:rsid w:val="00C05DEE"/>
    <w:rsid w:val="00C212B9"/>
    <w:rsid w:val="00C340F2"/>
    <w:rsid w:val="00C43508"/>
    <w:rsid w:val="00C5277D"/>
    <w:rsid w:val="00C652CC"/>
    <w:rsid w:val="00C66BA2"/>
    <w:rsid w:val="00C870F6"/>
    <w:rsid w:val="00C87CF5"/>
    <w:rsid w:val="00C95985"/>
    <w:rsid w:val="00CA58C0"/>
    <w:rsid w:val="00CB7439"/>
    <w:rsid w:val="00CC0CD3"/>
    <w:rsid w:val="00CC5026"/>
    <w:rsid w:val="00CC68D0"/>
    <w:rsid w:val="00CD1CD5"/>
    <w:rsid w:val="00CD4766"/>
    <w:rsid w:val="00CE16D6"/>
    <w:rsid w:val="00CF296B"/>
    <w:rsid w:val="00CF3DBF"/>
    <w:rsid w:val="00CF50EE"/>
    <w:rsid w:val="00CF549B"/>
    <w:rsid w:val="00D00DD0"/>
    <w:rsid w:val="00D03F9A"/>
    <w:rsid w:val="00D06D51"/>
    <w:rsid w:val="00D11FAF"/>
    <w:rsid w:val="00D13BA3"/>
    <w:rsid w:val="00D14CD9"/>
    <w:rsid w:val="00D24991"/>
    <w:rsid w:val="00D26BEF"/>
    <w:rsid w:val="00D4207C"/>
    <w:rsid w:val="00D50255"/>
    <w:rsid w:val="00D57365"/>
    <w:rsid w:val="00D655E3"/>
    <w:rsid w:val="00D66520"/>
    <w:rsid w:val="00D8192C"/>
    <w:rsid w:val="00D835AA"/>
    <w:rsid w:val="00D84AE9"/>
    <w:rsid w:val="00D9124E"/>
    <w:rsid w:val="00DA3E7D"/>
    <w:rsid w:val="00DB05B2"/>
    <w:rsid w:val="00DC06AC"/>
    <w:rsid w:val="00DD0FF7"/>
    <w:rsid w:val="00DD1591"/>
    <w:rsid w:val="00DE34CF"/>
    <w:rsid w:val="00DE4EE4"/>
    <w:rsid w:val="00E075DF"/>
    <w:rsid w:val="00E10329"/>
    <w:rsid w:val="00E13F3D"/>
    <w:rsid w:val="00E1773C"/>
    <w:rsid w:val="00E27C5E"/>
    <w:rsid w:val="00E34898"/>
    <w:rsid w:val="00E42F57"/>
    <w:rsid w:val="00E57954"/>
    <w:rsid w:val="00E60F4B"/>
    <w:rsid w:val="00E63382"/>
    <w:rsid w:val="00E855A2"/>
    <w:rsid w:val="00E917E5"/>
    <w:rsid w:val="00EA752A"/>
    <w:rsid w:val="00EB09B7"/>
    <w:rsid w:val="00EC5836"/>
    <w:rsid w:val="00ED524B"/>
    <w:rsid w:val="00ED787B"/>
    <w:rsid w:val="00EE1569"/>
    <w:rsid w:val="00EE4067"/>
    <w:rsid w:val="00EE7D7C"/>
    <w:rsid w:val="00EF74F3"/>
    <w:rsid w:val="00F01F15"/>
    <w:rsid w:val="00F07CAB"/>
    <w:rsid w:val="00F10D24"/>
    <w:rsid w:val="00F25D98"/>
    <w:rsid w:val="00F300FB"/>
    <w:rsid w:val="00F33717"/>
    <w:rsid w:val="00F47403"/>
    <w:rsid w:val="00F47A7D"/>
    <w:rsid w:val="00F50483"/>
    <w:rsid w:val="00F52481"/>
    <w:rsid w:val="00F60249"/>
    <w:rsid w:val="00F77CDF"/>
    <w:rsid w:val="00F86D3B"/>
    <w:rsid w:val="00F91F57"/>
    <w:rsid w:val="00FB6386"/>
    <w:rsid w:val="00FC5DED"/>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3026</Words>
  <Characters>19065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cp:revision>
  <cp:lastPrinted>1899-12-31T23:00:00Z</cp:lastPrinted>
  <dcterms:created xsi:type="dcterms:W3CDTF">2025-02-05T20:37:00Z</dcterms:created>
  <dcterms:modified xsi:type="dcterms:W3CDTF">2025-02-05T20:44:00Z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